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6824" w14:textId="0AE01731" w:rsidR="0043587E" w:rsidRDefault="00914DEA" w:rsidP="0043587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51E65E7C" wp14:editId="142B53D0">
                <wp:simplePos x="0" y="0"/>
                <wp:positionH relativeFrom="column">
                  <wp:posOffset>4834572</wp:posOffset>
                </wp:positionH>
                <wp:positionV relativeFrom="paragraph">
                  <wp:posOffset>-164148</wp:posOffset>
                </wp:positionV>
                <wp:extent cx="1104900" cy="352425"/>
                <wp:effectExtent l="0" t="0" r="0" b="9525"/>
                <wp:wrapNone/>
                <wp:docPr id="10676194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9B40FE" w14:textId="270758A5" w:rsidR="00914DEA" w:rsidRPr="00914DEA" w:rsidRDefault="00914DEA" w:rsidP="00914DE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914DE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แบบฟอร์ม </w:t>
                            </w:r>
                            <w:r w:rsidR="00AB64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E65E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0.65pt;margin-top:-12.95pt;width:87pt;height:27.75pt;z-index:25198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" fillcolor="white [3201]" stroked="f" strokeweight=".5pt">
                <v:textbox>
                  <w:txbxContent>
                    <w:p w14:paraId="229B40FE" w14:textId="270758A5" w:rsidR="00914DEA" w:rsidRPr="00914DEA" w:rsidRDefault="00914DEA" w:rsidP="00914DE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914DE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แบบฟอร์ม </w:t>
                      </w:r>
                      <w:r w:rsidR="00AB647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82715A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7E783627" wp14:editId="0657E15A">
                <wp:simplePos x="0" y="0"/>
                <wp:positionH relativeFrom="column">
                  <wp:posOffset>1958975</wp:posOffset>
                </wp:positionH>
                <wp:positionV relativeFrom="paragraph">
                  <wp:posOffset>181610</wp:posOffset>
                </wp:positionV>
                <wp:extent cx="2055495" cy="483235"/>
                <wp:effectExtent l="0" t="0" r="0" b="3810"/>
                <wp:wrapNone/>
                <wp:docPr id="607961937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8B78B" w14:textId="77777777" w:rsidR="0043587E" w:rsidRPr="00A91BA3" w:rsidRDefault="0043587E" w:rsidP="004358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8"/>
                                <w:szCs w:val="58"/>
                              </w:rPr>
                            </w:pPr>
                            <w:r w:rsidRPr="00A91BA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8"/>
                                <w:szCs w:val="58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83627" id="Text Box 546" o:spid="_x0000_s1027" type="#_x0000_t202" style="position:absolute;left:0;text-align:left;margin-left:154.25pt;margin-top:14.3pt;width:161.85pt;height:38.0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" stroked="f">
                <v:textbox>
                  <w:txbxContent>
                    <w:p w14:paraId="47E8B78B" w14:textId="77777777" w:rsidR="0043587E" w:rsidRPr="00A91BA3" w:rsidRDefault="0043587E" w:rsidP="004358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8"/>
                          <w:szCs w:val="58"/>
                        </w:rPr>
                      </w:pPr>
                      <w:r w:rsidRPr="00A91BA3">
                        <w:rPr>
                          <w:rFonts w:ascii="TH SarabunIT๙" w:hAnsi="TH SarabunIT๙" w:cs="TH SarabunIT๙"/>
                          <w:b/>
                          <w:bCs/>
                          <w:sz w:val="58"/>
                          <w:szCs w:val="58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  <w:r w:rsidR="0043587E" w:rsidRPr="003C23E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982336" behindDoc="0" locked="0" layoutInCell="1" allowOverlap="1" wp14:anchorId="5D9695BF" wp14:editId="0A6D9CFD">
            <wp:simplePos x="0" y="0"/>
            <wp:positionH relativeFrom="margin">
              <wp:posOffset>47730</wp:posOffset>
            </wp:positionH>
            <wp:positionV relativeFrom="paragraph">
              <wp:posOffset>84248</wp:posOffset>
            </wp:positionV>
            <wp:extent cx="540508" cy="539086"/>
            <wp:effectExtent l="19050" t="0" r="0" b="0"/>
            <wp:wrapNone/>
            <wp:docPr id="32" name="รูปภาพ 1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 descr="krut_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" cy="53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46891855"/>
    <w:p w14:paraId="6A67FF6C" w14:textId="6E9DF71D" w:rsidR="0043587E" w:rsidRPr="005A228B" w:rsidRDefault="0082715A" w:rsidP="0043587E">
      <w:pPr>
        <w:tabs>
          <w:tab w:val="left" w:pos="3600"/>
        </w:tabs>
        <w:spacing w:before="660" w:after="60" w:line="420" w:lineRule="exact"/>
        <w:rPr>
          <w:rFonts w:ascii="TH SarabunIT๙" w:hAnsi="TH SarabunIT๙" w:cs="TH SarabunIT๙"/>
          <w:noProof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64C265BC" wp14:editId="39AD7AC6">
                <wp:simplePos x="0" y="0"/>
                <wp:positionH relativeFrom="column">
                  <wp:posOffset>836294</wp:posOffset>
                </wp:positionH>
                <wp:positionV relativeFrom="paragraph">
                  <wp:posOffset>662305</wp:posOffset>
                </wp:positionV>
                <wp:extent cx="5005705" cy="5080"/>
                <wp:effectExtent l="0" t="0" r="23495" b="33020"/>
                <wp:wrapNone/>
                <wp:docPr id="185727863" name="Lin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5705" cy="508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7F46B" id="Line 542" o:spid="_x0000_s1026" style="position:absolute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52.15pt" to="460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">
                <v:stroke dashstyle="1 1" endcap="round"/>
              </v:line>
            </w:pict>
          </mc:Fallback>
        </mc:AlternateContent>
      </w:r>
      <w:r w:rsidR="0043587E" w:rsidRPr="00826600">
        <w:rPr>
          <w:rFonts w:ascii="TH SarabunIT๙" w:hAnsi="TH SarabunIT๙" w:cs="TH SarabunIT๙"/>
          <w:noProof/>
          <w:spacing w:val="-4"/>
          <w:sz w:val="32"/>
          <w:szCs w:val="32"/>
          <w:cs/>
        </w:rPr>
        <w:t xml:space="preserve"> </w:t>
      </w:r>
      <w:r w:rsidR="0043587E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ส่วนราชการ</w:t>
      </w:r>
      <w:r w:rsidR="0043587E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</w:p>
    <w:p w14:paraId="32BEC3FA" w14:textId="0DD1D654" w:rsidR="0043587E" w:rsidRPr="00F3632F" w:rsidRDefault="0082715A" w:rsidP="0043587E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0C5C8F9" wp14:editId="3C9886A4">
                <wp:simplePos x="0" y="0"/>
                <wp:positionH relativeFrom="column">
                  <wp:posOffset>3164839</wp:posOffset>
                </wp:positionH>
                <wp:positionV relativeFrom="paragraph">
                  <wp:posOffset>242570</wp:posOffset>
                </wp:positionV>
                <wp:extent cx="2679383" cy="1905"/>
                <wp:effectExtent l="0" t="0" r="26035" b="36195"/>
                <wp:wrapNone/>
                <wp:docPr id="141183226" name="Lin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79383" cy="190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46938" id="Line 544" o:spid="_x0000_s1026" style="position:absolute;flip: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1pt" to="460.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">
                <v:stroke dashstyle="1 1" endcap="round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8240" behindDoc="0" locked="0" layoutInCell="1" allowOverlap="1" wp14:anchorId="0EBBAC9C" wp14:editId="7D44E6D0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8890" t="13335" r="10160" b="5715"/>
                <wp:wrapNone/>
                <wp:docPr id="825570771" name="Lin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A30FD" id="Line 543" o:spid="_x0000_s1026" style="position:absolute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">
                <v:stroke dashstyle="1 1" endcap="round"/>
              </v:line>
            </w:pict>
          </mc:Fallback>
        </mc:AlternateContent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43587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587E" w:rsidRPr="00F3632F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43587E" w:rsidRPr="00F3632F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</w:t>
      </w:r>
      <w:r w:rsidR="0043587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587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51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587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14:paraId="6CF8B3C4" w14:textId="12EC203D" w:rsidR="00264DA6" w:rsidRDefault="0082715A" w:rsidP="00A27EFD">
      <w:pPr>
        <w:tabs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0288" behindDoc="0" locked="0" layoutInCell="1" allowOverlap="1" wp14:anchorId="50D9A055" wp14:editId="4EFD4141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94655" cy="0"/>
                <wp:effectExtent l="8890" t="9525" r="11430" b="9525"/>
                <wp:wrapNone/>
                <wp:docPr id="596518512" name="Lin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465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BDCDB" id="Line 545" o:spid="_x0000_s1026" style="position:absolute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8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43587E" w:rsidRPr="00F3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B647F">
        <w:rPr>
          <w:rFonts w:ascii="TH SarabunIT๙" w:hAnsi="TH SarabunIT๙" w:cs="TH SarabunIT๙" w:hint="cs"/>
          <w:sz w:val="32"/>
          <w:szCs w:val="32"/>
          <w:cs/>
        </w:rPr>
        <w:t>รายงานผล</w:t>
      </w:r>
      <w:r w:rsidR="0085730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C6272">
        <w:rPr>
          <w:rFonts w:ascii="TH SarabunIT๙" w:hAnsi="TH SarabunIT๙" w:cs="TH SarabunIT๙" w:hint="cs"/>
          <w:sz w:val="32"/>
          <w:szCs w:val="32"/>
          <w:cs/>
        </w:rPr>
        <w:t>ปฏิบัติงานนอกเวลาราชการ</w:t>
      </w:r>
      <w:r w:rsidR="0085730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E1660A8" w14:textId="77777777" w:rsidR="0043587E" w:rsidRPr="00457DAF" w:rsidRDefault="0043587E" w:rsidP="0043587E">
      <w:pPr>
        <w:tabs>
          <w:tab w:val="left" w:pos="1134"/>
        </w:tabs>
        <w:spacing w:line="120" w:lineRule="exact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B86CDEB" w14:textId="090DDE0C" w:rsidR="0043587E" w:rsidRPr="0053614A" w:rsidRDefault="0043587E" w:rsidP="0043587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="008765B1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850A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53614A" w:rsidRPr="0053614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ว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53614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</w:p>
    <w:p w14:paraId="351EED09" w14:textId="2A2C3947" w:rsidR="0043587E" w:rsidRDefault="0043587E" w:rsidP="0043587E">
      <w:pPr>
        <w:tabs>
          <w:tab w:val="left" w:pos="1134"/>
        </w:tabs>
        <w:spacing w:line="120" w:lineRule="exact"/>
        <w:rPr>
          <w:rFonts w:ascii="TH SarabunIT๙" w:hAnsi="TH SarabunIT๙" w:cs="TH SarabunIT๙"/>
          <w:sz w:val="32"/>
          <w:szCs w:val="32"/>
        </w:rPr>
      </w:pPr>
    </w:p>
    <w:bookmarkEnd w:id="0"/>
    <w:p w14:paraId="2F8EE94D" w14:textId="37157B47" w:rsidR="000919E9" w:rsidRDefault="008765B1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B647F">
        <w:rPr>
          <w:rFonts w:ascii="TH SarabunIT๙" w:hAnsi="TH SarabunIT๙" w:cs="TH SarabunIT๙" w:hint="cs"/>
          <w:sz w:val="32"/>
          <w:szCs w:val="32"/>
          <w:cs/>
        </w:rPr>
        <w:t>ตามหนังสือ ที่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>(กลุ่มงาน/ชื่อบุคคลกรณีปฏิบัติงานคนเดียว</w:t>
      </w:r>
      <w:r w:rsidR="005E799C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B647F" w:rsidRPr="005E799C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)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AB647F">
        <w:rPr>
          <w:rFonts w:ascii="TH SarabunIT๙" w:hAnsi="TH SarabunIT๙" w:cs="TH SarabunIT๙" w:hint="cs"/>
          <w:sz w:val="32"/>
          <w:szCs w:val="32"/>
          <w:cs/>
        </w:rPr>
        <w:t xml:space="preserve">ได้รับอนุมัติให้ปฏิบัติงานนอกเวลาราชการเพื่อ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(ระบุภารกิจ/ลักษณะงาน 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>ตาม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>เหตุผล ความจำเป็น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>ที่ได้รับอนุมัติให้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ปฏิบัติงานนอกเวลาราชการ) </w:t>
      </w:r>
      <w:bookmarkStart w:id="1" w:name="_Hlk184479499"/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C70F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bookmarkStart w:id="2" w:name="_Hlk184801029"/>
      <w:r w:rsidR="00E22B01">
        <w:rPr>
          <w:rFonts w:ascii="TH SarabunIT๙" w:hAnsi="TH SarabunIT๙" w:cs="TH SarabunIT๙" w:hint="cs"/>
          <w:sz w:val="32"/>
          <w:szCs w:val="32"/>
          <w:cs/>
        </w:rPr>
        <w:t>ตั้งแต่</w:t>
      </w:r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E22B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bookmarkEnd w:id="1"/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AC70F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bookmarkEnd w:id="2"/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โดยเบิกเงินตอบแทนการปฏิบัติงานนอกเวลาราชการในวงเงิน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จากเงินงบประมาณ</w:t>
      </w:r>
      <w:r w:rsidR="00AB64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</w:t>
      </w:r>
      <w:r w:rsidR="00AB64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647F" w:rsidRPr="00AB647F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14:paraId="5973973A" w14:textId="77777777" w:rsidR="00432DB0" w:rsidRDefault="00432DB0" w:rsidP="0051409C">
      <w:pPr>
        <w:tabs>
          <w:tab w:val="left" w:pos="1134"/>
        </w:tabs>
        <w:spacing w:line="120" w:lineRule="exact"/>
        <w:rPr>
          <w:rFonts w:ascii="TH SarabunIT๙" w:hAnsi="TH SarabunIT๙" w:cs="TH SarabunIT๙"/>
          <w:sz w:val="32"/>
          <w:szCs w:val="32"/>
        </w:rPr>
      </w:pPr>
    </w:p>
    <w:p w14:paraId="39C6DA75" w14:textId="344FDE29" w:rsidR="00432DB0" w:rsidRDefault="00432DB0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923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บัดนี้ 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>กลุ่มงาน/ข้าพเจ้า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00C0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ได้ปฏิบัติงานนอกเวลาราชการ ประจำเดือน</w:t>
      </w:r>
      <w:r w:rsidR="00000C0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2923C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000C0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622756">
        <w:rPr>
          <w:rFonts w:ascii="TH SarabunIT๙" w:hAnsi="TH SarabunIT๙" w:cs="TH SarabunIT๙" w:hint="cs"/>
          <w:sz w:val="32"/>
          <w:szCs w:val="32"/>
          <w:cs/>
        </w:rPr>
        <w:t>ตั้งแต่</w:t>
      </w:r>
      <w:r w:rsidR="00622756" w:rsidRPr="00AB647F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22756" w:rsidRPr="00AB647F"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 w:rsidR="006227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00C04">
        <w:rPr>
          <w:rFonts w:ascii="TH SarabunIT๙" w:hAnsi="TH SarabunIT๙" w:cs="TH SarabunIT๙" w:hint="cs"/>
          <w:spacing w:val="-4"/>
          <w:sz w:val="32"/>
          <w:szCs w:val="32"/>
          <w:cs/>
        </w:rPr>
        <w:t>เสร็จ</w:t>
      </w:r>
      <w:r w:rsidR="002923C5">
        <w:rPr>
          <w:rFonts w:ascii="TH SarabunIT๙" w:hAnsi="TH SarabunIT๙" w:cs="TH SarabunIT๙" w:hint="cs"/>
          <w:spacing w:val="-4"/>
          <w:sz w:val="32"/>
          <w:szCs w:val="32"/>
          <w:cs/>
        </w:rPr>
        <w:t>เรียบร้อย</w:t>
      </w:r>
      <w:r w:rsidR="00000C04">
        <w:rPr>
          <w:rFonts w:ascii="TH SarabunIT๙" w:hAnsi="TH SarabunIT๙" w:cs="TH SarabunIT๙" w:hint="cs"/>
          <w:spacing w:val="-4"/>
          <w:sz w:val="32"/>
          <w:szCs w:val="32"/>
          <w:cs/>
        </w:rPr>
        <w:t>แล้ว</w:t>
      </w:r>
      <w:r w:rsidRPr="00432DB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923C5">
        <w:rPr>
          <w:rFonts w:ascii="TH SarabunIT๙" w:hAnsi="TH SarabunIT๙" w:cs="TH SarabunIT๙" w:hint="cs"/>
          <w:spacing w:val="-4"/>
          <w:sz w:val="32"/>
          <w:szCs w:val="32"/>
          <w:cs/>
        </w:rPr>
        <w:t>โดยมีบุคลากรปฏิบัติงานนอกเวลาราชการ ดังนี้</w:t>
      </w:r>
    </w:p>
    <w:p w14:paraId="74DD3F92" w14:textId="630B664D" w:rsidR="00432DB0" w:rsidRPr="00432DB0" w:rsidRDefault="00432DB0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54D4919C" w14:textId="438CB104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79E2F957" w14:textId="6783D425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13847F7C" w14:textId="761C6F09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3EB78C64" w14:textId="30E4C02B" w:rsidR="00432DB0" w:rsidRPr="00831718" w:rsidRDefault="00831718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5A9BD8F7" w14:textId="5166B6EB" w:rsidR="00432DB0" w:rsidRDefault="002923C5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ดังรายละเอียด</w:t>
      </w:r>
      <w:r w:rsidR="0062275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สรุปผลการปฏิบัติงานนอกเวลาราชการที่แนบมาพร้อมนี้</w:t>
      </w:r>
      <w:r w:rsidR="00432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E866C57" w14:textId="77777777" w:rsidR="00432DB0" w:rsidRDefault="00432DB0" w:rsidP="0051409C">
      <w:pPr>
        <w:tabs>
          <w:tab w:val="left" w:pos="1134"/>
        </w:tabs>
        <w:spacing w:line="12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27C0FF" w14:textId="17C0BEEB" w:rsidR="00432DB0" w:rsidRPr="00432DB0" w:rsidRDefault="00C9746A" w:rsidP="002923C5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</w:t>
      </w:r>
      <w:r w:rsidR="00D92053">
        <w:rPr>
          <w:rFonts w:ascii="TH SarabunIT๙" w:hAnsi="TH SarabunIT๙" w:cs="TH SarabunIT๙" w:hint="cs"/>
          <w:sz w:val="32"/>
          <w:szCs w:val="32"/>
          <w:cs/>
        </w:rPr>
        <w:t>เพื่อโปรด</w:t>
      </w:r>
      <w:r w:rsidR="002923C5">
        <w:rPr>
          <w:rFonts w:ascii="TH SarabunIT๙" w:hAnsi="TH SarabunIT๙" w:cs="TH SarabunIT๙" w:hint="cs"/>
          <w:sz w:val="32"/>
          <w:szCs w:val="32"/>
          <w:cs/>
        </w:rPr>
        <w:t xml:space="preserve">ทราบรายงานผลการปฏิบัติงานนอกเวลาราชการ </w:t>
      </w:r>
      <w:r w:rsidR="00585D73" w:rsidRPr="00AB647F"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585D7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</w:t>
      </w:r>
      <w:r w:rsidR="00585D73" w:rsidRPr="00585D73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1</w:t>
      </w:r>
      <w:r w:rsidR="00585D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5D73" w:rsidRPr="00585D73">
        <w:rPr>
          <w:rFonts w:ascii="TH SarabunIT๙" w:hAnsi="TH SarabunIT๙" w:cs="TH SarabunIT๙" w:hint="cs"/>
          <w:sz w:val="32"/>
          <w:szCs w:val="32"/>
          <w:cs/>
        </w:rPr>
        <w:t>ต</w:t>
      </w:r>
      <w:r w:rsidR="00585D73">
        <w:rPr>
          <w:rFonts w:ascii="TH SarabunIT๙" w:hAnsi="TH SarabunIT๙" w:cs="TH SarabunIT๙" w:hint="cs"/>
          <w:sz w:val="32"/>
          <w:szCs w:val="32"/>
          <w:cs/>
        </w:rPr>
        <w:t>าม</w:t>
      </w:r>
      <w:r w:rsidR="00585D73" w:rsidRPr="00585D73">
        <w:rPr>
          <w:rFonts w:ascii="TH SarabunIT๙" w:hAnsi="TH SarabunIT๙" w:cs="TH SarabunIT๙" w:hint="cs"/>
          <w:sz w:val="32"/>
          <w:szCs w:val="32"/>
          <w:cs/>
        </w:rPr>
        <w:t>รายละเอียดดังกล่าวข้างต้น</w:t>
      </w:r>
      <w:r w:rsidR="00585D73">
        <w:rPr>
          <w:rFonts w:ascii="TH SarabunIT๙" w:hAnsi="TH SarabunIT๙" w:cs="TH SarabunIT๙" w:hint="cs"/>
          <w:sz w:val="32"/>
          <w:szCs w:val="32"/>
          <w:cs/>
        </w:rPr>
        <w:t xml:space="preserve"> ต่อไปด้วย จะเป็นพระคุณ</w:t>
      </w:r>
      <w:r w:rsidR="00AC70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B867ABE" w14:textId="77777777" w:rsidR="00A27EFD" w:rsidRDefault="00A27EFD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4F53ED" w14:textId="77777777" w:rsidR="00EA5E0A" w:rsidRDefault="00EA5E0A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</w:p>
    <w:p w14:paraId="508B528F" w14:textId="78E08A52" w:rsidR="00A60B10" w:rsidRDefault="00A60B1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821C41F" w14:textId="37C6DCFF" w:rsidR="00A60B10" w:rsidRPr="00A60B10" w:rsidRDefault="00A60B1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</w:t>
      </w:r>
      <w:r w:rsidRPr="00A60B10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ง</w:t>
      </w:r>
    </w:p>
    <w:sectPr w:rsidR="00A60B10" w:rsidRPr="00A60B10" w:rsidSect="00523852">
      <w:headerReference w:type="even" r:id="rId9"/>
      <w:pgSz w:w="11906" w:h="16838" w:code="9"/>
      <w:pgMar w:top="567" w:right="1134" w:bottom="1134" w:left="1559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C963F" w14:textId="77777777" w:rsidR="006341EC" w:rsidRDefault="006341EC">
      <w:r>
        <w:separator/>
      </w:r>
    </w:p>
  </w:endnote>
  <w:endnote w:type="continuationSeparator" w:id="0">
    <w:p w14:paraId="0C227B80" w14:textId="77777777" w:rsidR="006341EC" w:rsidRDefault="0063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F2E1B" w14:textId="77777777" w:rsidR="006341EC" w:rsidRDefault="006341EC">
      <w:r>
        <w:separator/>
      </w:r>
    </w:p>
  </w:footnote>
  <w:footnote w:type="continuationSeparator" w:id="0">
    <w:p w14:paraId="222DC0B8" w14:textId="77777777" w:rsidR="006341EC" w:rsidRDefault="0063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7795B" w14:textId="77777777" w:rsidR="00BC2A4F" w:rsidRDefault="00BC2A4F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1EC752BB" w14:textId="77777777" w:rsidR="00BC2A4F" w:rsidRDefault="00BC2A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828E3"/>
    <w:multiLevelType w:val="multilevel"/>
    <w:tmpl w:val="B0D43DB2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1" w15:restartNumberingAfterBreak="0">
    <w:nsid w:val="47710D5D"/>
    <w:multiLevelType w:val="hybridMultilevel"/>
    <w:tmpl w:val="D4820B8A"/>
    <w:lvl w:ilvl="0" w:tplc="0409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2" w15:restartNumberingAfterBreak="0">
    <w:nsid w:val="5D7A4E99"/>
    <w:multiLevelType w:val="hybridMultilevel"/>
    <w:tmpl w:val="1A8E154A"/>
    <w:lvl w:ilvl="0" w:tplc="E3C48B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64BA7205"/>
    <w:multiLevelType w:val="hybridMultilevel"/>
    <w:tmpl w:val="96607FA4"/>
    <w:lvl w:ilvl="0" w:tplc="09E637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6F91C9C"/>
    <w:multiLevelType w:val="hybridMultilevel"/>
    <w:tmpl w:val="18586006"/>
    <w:lvl w:ilvl="0" w:tplc="F906F01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932665591">
    <w:abstractNumId w:val="1"/>
  </w:num>
  <w:num w:numId="2" w16cid:durableId="2011373065">
    <w:abstractNumId w:val="2"/>
  </w:num>
  <w:num w:numId="3" w16cid:durableId="1884636571">
    <w:abstractNumId w:val="0"/>
  </w:num>
  <w:num w:numId="4" w16cid:durableId="433747485">
    <w:abstractNumId w:val="3"/>
  </w:num>
  <w:num w:numId="5" w16cid:durableId="1636987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CB"/>
    <w:rsid w:val="000009B3"/>
    <w:rsid w:val="00000C04"/>
    <w:rsid w:val="000013CD"/>
    <w:rsid w:val="0000216D"/>
    <w:rsid w:val="0000338A"/>
    <w:rsid w:val="000040F3"/>
    <w:rsid w:val="000060F1"/>
    <w:rsid w:val="0000664D"/>
    <w:rsid w:val="00007ED0"/>
    <w:rsid w:val="00010443"/>
    <w:rsid w:val="00011058"/>
    <w:rsid w:val="00012078"/>
    <w:rsid w:val="00012647"/>
    <w:rsid w:val="00013EE8"/>
    <w:rsid w:val="000142E6"/>
    <w:rsid w:val="00014C9A"/>
    <w:rsid w:val="00016EF3"/>
    <w:rsid w:val="00017F8F"/>
    <w:rsid w:val="0002051E"/>
    <w:rsid w:val="00020806"/>
    <w:rsid w:val="00022C7E"/>
    <w:rsid w:val="00022D6C"/>
    <w:rsid w:val="00023130"/>
    <w:rsid w:val="00024BFE"/>
    <w:rsid w:val="00024E79"/>
    <w:rsid w:val="0002539B"/>
    <w:rsid w:val="000264D3"/>
    <w:rsid w:val="000266C6"/>
    <w:rsid w:val="00026D7F"/>
    <w:rsid w:val="000276AA"/>
    <w:rsid w:val="00027BCF"/>
    <w:rsid w:val="000308A2"/>
    <w:rsid w:val="00030B43"/>
    <w:rsid w:val="00032986"/>
    <w:rsid w:val="00033591"/>
    <w:rsid w:val="000343DB"/>
    <w:rsid w:val="00035ED8"/>
    <w:rsid w:val="0003691B"/>
    <w:rsid w:val="00040D07"/>
    <w:rsid w:val="00041424"/>
    <w:rsid w:val="00042580"/>
    <w:rsid w:val="00043211"/>
    <w:rsid w:val="0004480E"/>
    <w:rsid w:val="00047BB9"/>
    <w:rsid w:val="00051118"/>
    <w:rsid w:val="00052EFC"/>
    <w:rsid w:val="00056BE8"/>
    <w:rsid w:val="00057668"/>
    <w:rsid w:val="00060915"/>
    <w:rsid w:val="00061A24"/>
    <w:rsid w:val="00061CE5"/>
    <w:rsid w:val="00063D6E"/>
    <w:rsid w:val="0006583D"/>
    <w:rsid w:val="00066316"/>
    <w:rsid w:val="00072067"/>
    <w:rsid w:val="00072CB5"/>
    <w:rsid w:val="000732CB"/>
    <w:rsid w:val="00073D0C"/>
    <w:rsid w:val="000748BF"/>
    <w:rsid w:val="000750B7"/>
    <w:rsid w:val="00075384"/>
    <w:rsid w:val="00077A6A"/>
    <w:rsid w:val="000802B6"/>
    <w:rsid w:val="00080597"/>
    <w:rsid w:val="000816DF"/>
    <w:rsid w:val="00082945"/>
    <w:rsid w:val="000841C1"/>
    <w:rsid w:val="00084247"/>
    <w:rsid w:val="000845A5"/>
    <w:rsid w:val="00084C80"/>
    <w:rsid w:val="000851C3"/>
    <w:rsid w:val="000855DA"/>
    <w:rsid w:val="000864D7"/>
    <w:rsid w:val="00086D2B"/>
    <w:rsid w:val="00090B98"/>
    <w:rsid w:val="000919E9"/>
    <w:rsid w:val="00091C07"/>
    <w:rsid w:val="00092D8B"/>
    <w:rsid w:val="0009438F"/>
    <w:rsid w:val="00097B79"/>
    <w:rsid w:val="000A17DE"/>
    <w:rsid w:val="000A3468"/>
    <w:rsid w:val="000A449A"/>
    <w:rsid w:val="000A4837"/>
    <w:rsid w:val="000A514D"/>
    <w:rsid w:val="000A5968"/>
    <w:rsid w:val="000A698A"/>
    <w:rsid w:val="000A7507"/>
    <w:rsid w:val="000A775F"/>
    <w:rsid w:val="000A7CC1"/>
    <w:rsid w:val="000B20CA"/>
    <w:rsid w:val="000B2CD6"/>
    <w:rsid w:val="000B37DF"/>
    <w:rsid w:val="000B6D5F"/>
    <w:rsid w:val="000C2492"/>
    <w:rsid w:val="000C44AC"/>
    <w:rsid w:val="000C4B4B"/>
    <w:rsid w:val="000C4D38"/>
    <w:rsid w:val="000C745B"/>
    <w:rsid w:val="000D003C"/>
    <w:rsid w:val="000D177E"/>
    <w:rsid w:val="000D2756"/>
    <w:rsid w:val="000D2E1D"/>
    <w:rsid w:val="000D658D"/>
    <w:rsid w:val="000D7378"/>
    <w:rsid w:val="000D786C"/>
    <w:rsid w:val="000E0D4B"/>
    <w:rsid w:val="000E3AEB"/>
    <w:rsid w:val="000F07FF"/>
    <w:rsid w:val="000F280B"/>
    <w:rsid w:val="000F5306"/>
    <w:rsid w:val="00103C07"/>
    <w:rsid w:val="0010581B"/>
    <w:rsid w:val="001060CE"/>
    <w:rsid w:val="00106AA4"/>
    <w:rsid w:val="00106F3C"/>
    <w:rsid w:val="00107A06"/>
    <w:rsid w:val="00107DC9"/>
    <w:rsid w:val="00110B9B"/>
    <w:rsid w:val="00113665"/>
    <w:rsid w:val="001177D0"/>
    <w:rsid w:val="0012276A"/>
    <w:rsid w:val="001235E9"/>
    <w:rsid w:val="00124393"/>
    <w:rsid w:val="00125081"/>
    <w:rsid w:val="001260AB"/>
    <w:rsid w:val="00126779"/>
    <w:rsid w:val="00127288"/>
    <w:rsid w:val="00130DE4"/>
    <w:rsid w:val="0013193E"/>
    <w:rsid w:val="00132BCE"/>
    <w:rsid w:val="001335AD"/>
    <w:rsid w:val="00133E15"/>
    <w:rsid w:val="001360BF"/>
    <w:rsid w:val="001364B7"/>
    <w:rsid w:val="00136615"/>
    <w:rsid w:val="00136B53"/>
    <w:rsid w:val="00136B7A"/>
    <w:rsid w:val="00136EE7"/>
    <w:rsid w:val="00137996"/>
    <w:rsid w:val="00140457"/>
    <w:rsid w:val="00142A0D"/>
    <w:rsid w:val="001430C9"/>
    <w:rsid w:val="00144502"/>
    <w:rsid w:val="00144827"/>
    <w:rsid w:val="00145958"/>
    <w:rsid w:val="00145AC2"/>
    <w:rsid w:val="0014687C"/>
    <w:rsid w:val="00153FA3"/>
    <w:rsid w:val="0015563E"/>
    <w:rsid w:val="001559EC"/>
    <w:rsid w:val="00155DC2"/>
    <w:rsid w:val="00161D52"/>
    <w:rsid w:val="00163218"/>
    <w:rsid w:val="001637A4"/>
    <w:rsid w:val="00163BA1"/>
    <w:rsid w:val="00164580"/>
    <w:rsid w:val="001654C3"/>
    <w:rsid w:val="00166004"/>
    <w:rsid w:val="001678B6"/>
    <w:rsid w:val="00170B4C"/>
    <w:rsid w:val="00171173"/>
    <w:rsid w:val="00171756"/>
    <w:rsid w:val="00172AE5"/>
    <w:rsid w:val="00173848"/>
    <w:rsid w:val="00173C1D"/>
    <w:rsid w:val="00175799"/>
    <w:rsid w:val="001759BB"/>
    <w:rsid w:val="00175A28"/>
    <w:rsid w:val="001805E6"/>
    <w:rsid w:val="001810DC"/>
    <w:rsid w:val="001819BF"/>
    <w:rsid w:val="00181A83"/>
    <w:rsid w:val="00182633"/>
    <w:rsid w:val="00182EFB"/>
    <w:rsid w:val="00183242"/>
    <w:rsid w:val="001840AD"/>
    <w:rsid w:val="00185AE8"/>
    <w:rsid w:val="00185B22"/>
    <w:rsid w:val="0018601B"/>
    <w:rsid w:val="00186CBA"/>
    <w:rsid w:val="0019031D"/>
    <w:rsid w:val="00191525"/>
    <w:rsid w:val="00191771"/>
    <w:rsid w:val="00197BFF"/>
    <w:rsid w:val="001A061D"/>
    <w:rsid w:val="001A0CD6"/>
    <w:rsid w:val="001A1C6A"/>
    <w:rsid w:val="001A2F12"/>
    <w:rsid w:val="001A3F34"/>
    <w:rsid w:val="001A4B5F"/>
    <w:rsid w:val="001A5BAC"/>
    <w:rsid w:val="001A6A3D"/>
    <w:rsid w:val="001A75A1"/>
    <w:rsid w:val="001A7C77"/>
    <w:rsid w:val="001A7F64"/>
    <w:rsid w:val="001B1480"/>
    <w:rsid w:val="001B1776"/>
    <w:rsid w:val="001B31D7"/>
    <w:rsid w:val="001B3A44"/>
    <w:rsid w:val="001B4CB3"/>
    <w:rsid w:val="001B6ECD"/>
    <w:rsid w:val="001B7740"/>
    <w:rsid w:val="001C0A73"/>
    <w:rsid w:val="001C1AB0"/>
    <w:rsid w:val="001C25D3"/>
    <w:rsid w:val="001C748F"/>
    <w:rsid w:val="001D318E"/>
    <w:rsid w:val="001E38C9"/>
    <w:rsid w:val="001E3BB6"/>
    <w:rsid w:val="001E41AC"/>
    <w:rsid w:val="001E4DE5"/>
    <w:rsid w:val="001E7984"/>
    <w:rsid w:val="001E79C7"/>
    <w:rsid w:val="001E7E3A"/>
    <w:rsid w:val="001F1375"/>
    <w:rsid w:val="001F28EB"/>
    <w:rsid w:val="001F3463"/>
    <w:rsid w:val="001F3FFC"/>
    <w:rsid w:val="001F420C"/>
    <w:rsid w:val="001F54B4"/>
    <w:rsid w:val="001F5BDE"/>
    <w:rsid w:val="001F7D20"/>
    <w:rsid w:val="002031B0"/>
    <w:rsid w:val="00204B4E"/>
    <w:rsid w:val="00206422"/>
    <w:rsid w:val="002069CF"/>
    <w:rsid w:val="00211D64"/>
    <w:rsid w:val="00212103"/>
    <w:rsid w:val="00212353"/>
    <w:rsid w:val="002123C1"/>
    <w:rsid w:val="00212BC8"/>
    <w:rsid w:val="00213D45"/>
    <w:rsid w:val="00214F0F"/>
    <w:rsid w:val="002152F0"/>
    <w:rsid w:val="0021707C"/>
    <w:rsid w:val="002204AF"/>
    <w:rsid w:val="002228EA"/>
    <w:rsid w:val="00224998"/>
    <w:rsid w:val="00224DF7"/>
    <w:rsid w:val="00227D9F"/>
    <w:rsid w:val="002300D6"/>
    <w:rsid w:val="002308EB"/>
    <w:rsid w:val="002323F1"/>
    <w:rsid w:val="00233513"/>
    <w:rsid w:val="0023374D"/>
    <w:rsid w:val="00234405"/>
    <w:rsid w:val="00234956"/>
    <w:rsid w:val="002352DF"/>
    <w:rsid w:val="002402A4"/>
    <w:rsid w:val="00247F91"/>
    <w:rsid w:val="0025009A"/>
    <w:rsid w:val="0025107F"/>
    <w:rsid w:val="002527C3"/>
    <w:rsid w:val="00255500"/>
    <w:rsid w:val="00255525"/>
    <w:rsid w:val="00255EE3"/>
    <w:rsid w:val="002564AF"/>
    <w:rsid w:val="00256818"/>
    <w:rsid w:val="0025747E"/>
    <w:rsid w:val="00257626"/>
    <w:rsid w:val="0025770D"/>
    <w:rsid w:val="00257E14"/>
    <w:rsid w:val="002600B7"/>
    <w:rsid w:val="002611AA"/>
    <w:rsid w:val="00261225"/>
    <w:rsid w:val="00261E59"/>
    <w:rsid w:val="0026466C"/>
    <w:rsid w:val="00264DA6"/>
    <w:rsid w:val="0026504E"/>
    <w:rsid w:val="002663A3"/>
    <w:rsid w:val="0027049E"/>
    <w:rsid w:val="00270BEA"/>
    <w:rsid w:val="00270E7E"/>
    <w:rsid w:val="002710CE"/>
    <w:rsid w:val="002733B3"/>
    <w:rsid w:val="00273FA7"/>
    <w:rsid w:val="002747A4"/>
    <w:rsid w:val="00274939"/>
    <w:rsid w:val="00274B8E"/>
    <w:rsid w:val="00275900"/>
    <w:rsid w:val="00276C7C"/>
    <w:rsid w:val="00277A9E"/>
    <w:rsid w:val="0028152E"/>
    <w:rsid w:val="00281EEE"/>
    <w:rsid w:val="00282138"/>
    <w:rsid w:val="00285F5C"/>
    <w:rsid w:val="00286776"/>
    <w:rsid w:val="002875D3"/>
    <w:rsid w:val="00287DDB"/>
    <w:rsid w:val="00287FD4"/>
    <w:rsid w:val="002923C5"/>
    <w:rsid w:val="00293B20"/>
    <w:rsid w:val="0029474D"/>
    <w:rsid w:val="00294F46"/>
    <w:rsid w:val="00295273"/>
    <w:rsid w:val="0029716B"/>
    <w:rsid w:val="00297653"/>
    <w:rsid w:val="00297E1C"/>
    <w:rsid w:val="002A2953"/>
    <w:rsid w:val="002A3AA2"/>
    <w:rsid w:val="002A502C"/>
    <w:rsid w:val="002A5095"/>
    <w:rsid w:val="002A52FC"/>
    <w:rsid w:val="002A6CD8"/>
    <w:rsid w:val="002A6DDC"/>
    <w:rsid w:val="002A7F69"/>
    <w:rsid w:val="002B0097"/>
    <w:rsid w:val="002B07FF"/>
    <w:rsid w:val="002B1C82"/>
    <w:rsid w:val="002B2301"/>
    <w:rsid w:val="002B3FE9"/>
    <w:rsid w:val="002B4D4E"/>
    <w:rsid w:val="002B5E0F"/>
    <w:rsid w:val="002B6618"/>
    <w:rsid w:val="002B679D"/>
    <w:rsid w:val="002C6320"/>
    <w:rsid w:val="002C6C8B"/>
    <w:rsid w:val="002D0052"/>
    <w:rsid w:val="002D06B7"/>
    <w:rsid w:val="002D282A"/>
    <w:rsid w:val="002D3952"/>
    <w:rsid w:val="002D424A"/>
    <w:rsid w:val="002E0A83"/>
    <w:rsid w:val="002E14F7"/>
    <w:rsid w:val="002E1A4E"/>
    <w:rsid w:val="002E1EB8"/>
    <w:rsid w:val="002E2332"/>
    <w:rsid w:val="002E5E3E"/>
    <w:rsid w:val="002F15DC"/>
    <w:rsid w:val="002F2C41"/>
    <w:rsid w:val="002F4C44"/>
    <w:rsid w:val="002F61CA"/>
    <w:rsid w:val="002F6C45"/>
    <w:rsid w:val="002F7D9C"/>
    <w:rsid w:val="0030215C"/>
    <w:rsid w:val="0030338A"/>
    <w:rsid w:val="00303595"/>
    <w:rsid w:val="003100E8"/>
    <w:rsid w:val="0031087B"/>
    <w:rsid w:val="00310DE9"/>
    <w:rsid w:val="003119AA"/>
    <w:rsid w:val="003125F6"/>
    <w:rsid w:val="00314FA2"/>
    <w:rsid w:val="00316FE4"/>
    <w:rsid w:val="003204D5"/>
    <w:rsid w:val="00322C3B"/>
    <w:rsid w:val="00330F2E"/>
    <w:rsid w:val="00333B65"/>
    <w:rsid w:val="00333B8B"/>
    <w:rsid w:val="00333DCD"/>
    <w:rsid w:val="0034111D"/>
    <w:rsid w:val="00341A03"/>
    <w:rsid w:val="00342AE7"/>
    <w:rsid w:val="0034324E"/>
    <w:rsid w:val="0034476F"/>
    <w:rsid w:val="00350854"/>
    <w:rsid w:val="003524C9"/>
    <w:rsid w:val="00352CE6"/>
    <w:rsid w:val="00354159"/>
    <w:rsid w:val="00360EFC"/>
    <w:rsid w:val="00362907"/>
    <w:rsid w:val="00364F3D"/>
    <w:rsid w:val="00365585"/>
    <w:rsid w:val="0036716A"/>
    <w:rsid w:val="00373546"/>
    <w:rsid w:val="00373A1B"/>
    <w:rsid w:val="00374CDE"/>
    <w:rsid w:val="00375098"/>
    <w:rsid w:val="00377596"/>
    <w:rsid w:val="00377CDA"/>
    <w:rsid w:val="003830BA"/>
    <w:rsid w:val="00384611"/>
    <w:rsid w:val="00385165"/>
    <w:rsid w:val="00386C69"/>
    <w:rsid w:val="00387C35"/>
    <w:rsid w:val="003902D1"/>
    <w:rsid w:val="003903F7"/>
    <w:rsid w:val="003915E7"/>
    <w:rsid w:val="00392755"/>
    <w:rsid w:val="00393118"/>
    <w:rsid w:val="00393520"/>
    <w:rsid w:val="003955C5"/>
    <w:rsid w:val="00395C3C"/>
    <w:rsid w:val="00397215"/>
    <w:rsid w:val="003A142F"/>
    <w:rsid w:val="003A16B6"/>
    <w:rsid w:val="003A242E"/>
    <w:rsid w:val="003A2938"/>
    <w:rsid w:val="003A2D19"/>
    <w:rsid w:val="003A47BD"/>
    <w:rsid w:val="003B00AF"/>
    <w:rsid w:val="003B0B81"/>
    <w:rsid w:val="003B1C89"/>
    <w:rsid w:val="003B2CBC"/>
    <w:rsid w:val="003B5A6F"/>
    <w:rsid w:val="003B604D"/>
    <w:rsid w:val="003C034E"/>
    <w:rsid w:val="003C091B"/>
    <w:rsid w:val="003C21EE"/>
    <w:rsid w:val="003C23EC"/>
    <w:rsid w:val="003C599B"/>
    <w:rsid w:val="003C5C6B"/>
    <w:rsid w:val="003C68A5"/>
    <w:rsid w:val="003D0E2F"/>
    <w:rsid w:val="003D13E1"/>
    <w:rsid w:val="003D2899"/>
    <w:rsid w:val="003D369C"/>
    <w:rsid w:val="003D41F3"/>
    <w:rsid w:val="003D522C"/>
    <w:rsid w:val="003D6DE0"/>
    <w:rsid w:val="003D776F"/>
    <w:rsid w:val="003E0FDC"/>
    <w:rsid w:val="003E4A9D"/>
    <w:rsid w:val="003E7D42"/>
    <w:rsid w:val="003E7FFD"/>
    <w:rsid w:val="003F0122"/>
    <w:rsid w:val="003F1DD1"/>
    <w:rsid w:val="003F1E4F"/>
    <w:rsid w:val="003F3060"/>
    <w:rsid w:val="003F43E7"/>
    <w:rsid w:val="003F6B89"/>
    <w:rsid w:val="003F6C1C"/>
    <w:rsid w:val="00400CB1"/>
    <w:rsid w:val="00401169"/>
    <w:rsid w:val="00401966"/>
    <w:rsid w:val="00404340"/>
    <w:rsid w:val="00405343"/>
    <w:rsid w:val="00410C29"/>
    <w:rsid w:val="00412D92"/>
    <w:rsid w:val="00412FCB"/>
    <w:rsid w:val="00413783"/>
    <w:rsid w:val="00414610"/>
    <w:rsid w:val="00414D65"/>
    <w:rsid w:val="00416992"/>
    <w:rsid w:val="00417AFF"/>
    <w:rsid w:val="004215AE"/>
    <w:rsid w:val="004236A6"/>
    <w:rsid w:val="00423B46"/>
    <w:rsid w:val="004240B0"/>
    <w:rsid w:val="00426C44"/>
    <w:rsid w:val="0043142B"/>
    <w:rsid w:val="00432DB0"/>
    <w:rsid w:val="00433ECE"/>
    <w:rsid w:val="00435286"/>
    <w:rsid w:val="0043587E"/>
    <w:rsid w:val="00442D3E"/>
    <w:rsid w:val="00446034"/>
    <w:rsid w:val="004470AA"/>
    <w:rsid w:val="00451E3E"/>
    <w:rsid w:val="00451FD9"/>
    <w:rsid w:val="00454AA9"/>
    <w:rsid w:val="00454E29"/>
    <w:rsid w:val="00455276"/>
    <w:rsid w:val="004553C4"/>
    <w:rsid w:val="004555F9"/>
    <w:rsid w:val="00457DAF"/>
    <w:rsid w:val="004606B4"/>
    <w:rsid w:val="00462701"/>
    <w:rsid w:val="00463A2F"/>
    <w:rsid w:val="00465794"/>
    <w:rsid w:val="004668B0"/>
    <w:rsid w:val="004745D8"/>
    <w:rsid w:val="00476172"/>
    <w:rsid w:val="0047672F"/>
    <w:rsid w:val="0047734D"/>
    <w:rsid w:val="00480CC2"/>
    <w:rsid w:val="004811CF"/>
    <w:rsid w:val="004847C3"/>
    <w:rsid w:val="0048720A"/>
    <w:rsid w:val="00487471"/>
    <w:rsid w:val="004902C1"/>
    <w:rsid w:val="00493387"/>
    <w:rsid w:val="004955B0"/>
    <w:rsid w:val="00496868"/>
    <w:rsid w:val="00497805"/>
    <w:rsid w:val="004A053F"/>
    <w:rsid w:val="004A1AFF"/>
    <w:rsid w:val="004A1E33"/>
    <w:rsid w:val="004A21CB"/>
    <w:rsid w:val="004A4034"/>
    <w:rsid w:val="004A6C80"/>
    <w:rsid w:val="004A7521"/>
    <w:rsid w:val="004B09DF"/>
    <w:rsid w:val="004B3946"/>
    <w:rsid w:val="004B3A87"/>
    <w:rsid w:val="004B4D7E"/>
    <w:rsid w:val="004C39C7"/>
    <w:rsid w:val="004C53C8"/>
    <w:rsid w:val="004C6731"/>
    <w:rsid w:val="004D0B42"/>
    <w:rsid w:val="004D0E28"/>
    <w:rsid w:val="004D12B6"/>
    <w:rsid w:val="004D154F"/>
    <w:rsid w:val="004D3680"/>
    <w:rsid w:val="004D46BE"/>
    <w:rsid w:val="004D59B9"/>
    <w:rsid w:val="004D7D5F"/>
    <w:rsid w:val="004E0208"/>
    <w:rsid w:val="004E0F60"/>
    <w:rsid w:val="004E1B5B"/>
    <w:rsid w:val="004E204A"/>
    <w:rsid w:val="004E318A"/>
    <w:rsid w:val="004E3505"/>
    <w:rsid w:val="004E4345"/>
    <w:rsid w:val="004E5586"/>
    <w:rsid w:val="004E653B"/>
    <w:rsid w:val="004E7856"/>
    <w:rsid w:val="004F0CD8"/>
    <w:rsid w:val="004F1C91"/>
    <w:rsid w:val="004F2B4B"/>
    <w:rsid w:val="004F2DBB"/>
    <w:rsid w:val="004F325D"/>
    <w:rsid w:val="004F4D46"/>
    <w:rsid w:val="004F70E4"/>
    <w:rsid w:val="00502A8E"/>
    <w:rsid w:val="00505176"/>
    <w:rsid w:val="00506ADD"/>
    <w:rsid w:val="0050735E"/>
    <w:rsid w:val="005109A6"/>
    <w:rsid w:val="005112C2"/>
    <w:rsid w:val="0051210C"/>
    <w:rsid w:val="00513EA0"/>
    <w:rsid w:val="0051409C"/>
    <w:rsid w:val="00514B51"/>
    <w:rsid w:val="00516B4D"/>
    <w:rsid w:val="00523852"/>
    <w:rsid w:val="005241FD"/>
    <w:rsid w:val="00524459"/>
    <w:rsid w:val="0052671E"/>
    <w:rsid w:val="00526AFC"/>
    <w:rsid w:val="0053062F"/>
    <w:rsid w:val="00531AD5"/>
    <w:rsid w:val="005326B1"/>
    <w:rsid w:val="00533DCB"/>
    <w:rsid w:val="00533F93"/>
    <w:rsid w:val="00534675"/>
    <w:rsid w:val="005356EE"/>
    <w:rsid w:val="0053614A"/>
    <w:rsid w:val="005363F9"/>
    <w:rsid w:val="005437BB"/>
    <w:rsid w:val="00543A79"/>
    <w:rsid w:val="00543B0A"/>
    <w:rsid w:val="0054481F"/>
    <w:rsid w:val="00545AC4"/>
    <w:rsid w:val="00545CBB"/>
    <w:rsid w:val="00545E04"/>
    <w:rsid w:val="005460C8"/>
    <w:rsid w:val="005464DD"/>
    <w:rsid w:val="00550CE9"/>
    <w:rsid w:val="0055148F"/>
    <w:rsid w:val="005517BF"/>
    <w:rsid w:val="0055196E"/>
    <w:rsid w:val="0055236B"/>
    <w:rsid w:val="00552750"/>
    <w:rsid w:val="00555AD9"/>
    <w:rsid w:val="00556552"/>
    <w:rsid w:val="00560342"/>
    <w:rsid w:val="00562214"/>
    <w:rsid w:val="0056324D"/>
    <w:rsid w:val="0056603A"/>
    <w:rsid w:val="00566BE3"/>
    <w:rsid w:val="00566D64"/>
    <w:rsid w:val="00567C2B"/>
    <w:rsid w:val="0057079E"/>
    <w:rsid w:val="00570E46"/>
    <w:rsid w:val="00572716"/>
    <w:rsid w:val="005752FE"/>
    <w:rsid w:val="00575587"/>
    <w:rsid w:val="00575776"/>
    <w:rsid w:val="00580434"/>
    <w:rsid w:val="00585D73"/>
    <w:rsid w:val="00587846"/>
    <w:rsid w:val="00587FA5"/>
    <w:rsid w:val="0059058D"/>
    <w:rsid w:val="005913CD"/>
    <w:rsid w:val="005947ED"/>
    <w:rsid w:val="00594D85"/>
    <w:rsid w:val="00595474"/>
    <w:rsid w:val="005A0C65"/>
    <w:rsid w:val="005A1214"/>
    <w:rsid w:val="005A228B"/>
    <w:rsid w:val="005A3611"/>
    <w:rsid w:val="005A4125"/>
    <w:rsid w:val="005B17F3"/>
    <w:rsid w:val="005B537D"/>
    <w:rsid w:val="005B590D"/>
    <w:rsid w:val="005B76EF"/>
    <w:rsid w:val="005C1BAB"/>
    <w:rsid w:val="005C1FE5"/>
    <w:rsid w:val="005C2A54"/>
    <w:rsid w:val="005C31AE"/>
    <w:rsid w:val="005C6272"/>
    <w:rsid w:val="005C63FC"/>
    <w:rsid w:val="005C7F58"/>
    <w:rsid w:val="005D4158"/>
    <w:rsid w:val="005D5391"/>
    <w:rsid w:val="005D6ED4"/>
    <w:rsid w:val="005D76C5"/>
    <w:rsid w:val="005E182C"/>
    <w:rsid w:val="005E38AF"/>
    <w:rsid w:val="005E3F40"/>
    <w:rsid w:val="005E5059"/>
    <w:rsid w:val="005E6A13"/>
    <w:rsid w:val="005E799C"/>
    <w:rsid w:val="005F20EE"/>
    <w:rsid w:val="005F3C0C"/>
    <w:rsid w:val="005F4EE0"/>
    <w:rsid w:val="005F66D6"/>
    <w:rsid w:val="005F7057"/>
    <w:rsid w:val="0060024B"/>
    <w:rsid w:val="006019C1"/>
    <w:rsid w:val="006022C6"/>
    <w:rsid w:val="00602EBB"/>
    <w:rsid w:val="0060329B"/>
    <w:rsid w:val="00603DC5"/>
    <w:rsid w:val="0060444E"/>
    <w:rsid w:val="00610BE6"/>
    <w:rsid w:val="00612096"/>
    <w:rsid w:val="006121A9"/>
    <w:rsid w:val="00612E3C"/>
    <w:rsid w:val="0061370B"/>
    <w:rsid w:val="006144BF"/>
    <w:rsid w:val="006145D5"/>
    <w:rsid w:val="006166BB"/>
    <w:rsid w:val="00616D53"/>
    <w:rsid w:val="006174BC"/>
    <w:rsid w:val="00617724"/>
    <w:rsid w:val="00621B96"/>
    <w:rsid w:val="00621C38"/>
    <w:rsid w:val="00621F09"/>
    <w:rsid w:val="00621F3D"/>
    <w:rsid w:val="00622756"/>
    <w:rsid w:val="00622A2A"/>
    <w:rsid w:val="006240C8"/>
    <w:rsid w:val="0062411F"/>
    <w:rsid w:val="00624FDC"/>
    <w:rsid w:val="0062565D"/>
    <w:rsid w:val="00625C59"/>
    <w:rsid w:val="00625DCB"/>
    <w:rsid w:val="00625E52"/>
    <w:rsid w:val="00627010"/>
    <w:rsid w:val="0063005B"/>
    <w:rsid w:val="006341EC"/>
    <w:rsid w:val="00636705"/>
    <w:rsid w:val="006403DD"/>
    <w:rsid w:val="00642D9E"/>
    <w:rsid w:val="00643F8A"/>
    <w:rsid w:val="00644D4D"/>
    <w:rsid w:val="006463FC"/>
    <w:rsid w:val="00646C55"/>
    <w:rsid w:val="00653F72"/>
    <w:rsid w:val="00654F87"/>
    <w:rsid w:val="00655D74"/>
    <w:rsid w:val="00656EFC"/>
    <w:rsid w:val="00661052"/>
    <w:rsid w:val="0066291A"/>
    <w:rsid w:val="006656EB"/>
    <w:rsid w:val="00667FA8"/>
    <w:rsid w:val="00670EA3"/>
    <w:rsid w:val="006729B1"/>
    <w:rsid w:val="00673D29"/>
    <w:rsid w:val="00674E96"/>
    <w:rsid w:val="00675135"/>
    <w:rsid w:val="006755AC"/>
    <w:rsid w:val="006767D4"/>
    <w:rsid w:val="00676962"/>
    <w:rsid w:val="006828A9"/>
    <w:rsid w:val="00682AD3"/>
    <w:rsid w:val="00682DC5"/>
    <w:rsid w:val="00686CE8"/>
    <w:rsid w:val="00687398"/>
    <w:rsid w:val="006874D2"/>
    <w:rsid w:val="006912D8"/>
    <w:rsid w:val="00695EF9"/>
    <w:rsid w:val="00696891"/>
    <w:rsid w:val="0069691C"/>
    <w:rsid w:val="00696A1E"/>
    <w:rsid w:val="006A2843"/>
    <w:rsid w:val="006A2B09"/>
    <w:rsid w:val="006A4118"/>
    <w:rsid w:val="006A4749"/>
    <w:rsid w:val="006A5306"/>
    <w:rsid w:val="006A6BDE"/>
    <w:rsid w:val="006B05C3"/>
    <w:rsid w:val="006B0FFE"/>
    <w:rsid w:val="006B124C"/>
    <w:rsid w:val="006B4D61"/>
    <w:rsid w:val="006B671C"/>
    <w:rsid w:val="006B7ABD"/>
    <w:rsid w:val="006C0A6A"/>
    <w:rsid w:val="006C215F"/>
    <w:rsid w:val="006C3644"/>
    <w:rsid w:val="006C3A4B"/>
    <w:rsid w:val="006C4580"/>
    <w:rsid w:val="006C5161"/>
    <w:rsid w:val="006C5532"/>
    <w:rsid w:val="006D03B3"/>
    <w:rsid w:val="006D03EA"/>
    <w:rsid w:val="006D0BFA"/>
    <w:rsid w:val="006D0C88"/>
    <w:rsid w:val="006D0E38"/>
    <w:rsid w:val="006D16F7"/>
    <w:rsid w:val="006D3479"/>
    <w:rsid w:val="006D3A6D"/>
    <w:rsid w:val="006D3A80"/>
    <w:rsid w:val="006D5869"/>
    <w:rsid w:val="006E113E"/>
    <w:rsid w:val="006E2029"/>
    <w:rsid w:val="006E3C57"/>
    <w:rsid w:val="006E3D59"/>
    <w:rsid w:val="006E6579"/>
    <w:rsid w:val="006E7B22"/>
    <w:rsid w:val="006F48C7"/>
    <w:rsid w:val="00700FAD"/>
    <w:rsid w:val="00701390"/>
    <w:rsid w:val="00705444"/>
    <w:rsid w:val="007054D2"/>
    <w:rsid w:val="007062A9"/>
    <w:rsid w:val="007110B3"/>
    <w:rsid w:val="007157E3"/>
    <w:rsid w:val="007165AB"/>
    <w:rsid w:val="00716981"/>
    <w:rsid w:val="00720D29"/>
    <w:rsid w:val="00721A1F"/>
    <w:rsid w:val="00721CA1"/>
    <w:rsid w:val="00722076"/>
    <w:rsid w:val="00722AC2"/>
    <w:rsid w:val="00727EFF"/>
    <w:rsid w:val="007339C7"/>
    <w:rsid w:val="007363FF"/>
    <w:rsid w:val="007404BA"/>
    <w:rsid w:val="007425A8"/>
    <w:rsid w:val="00744FF9"/>
    <w:rsid w:val="0074632A"/>
    <w:rsid w:val="00746F3D"/>
    <w:rsid w:val="00750C04"/>
    <w:rsid w:val="00750F4A"/>
    <w:rsid w:val="00751513"/>
    <w:rsid w:val="007518D5"/>
    <w:rsid w:val="00751BEC"/>
    <w:rsid w:val="007530C3"/>
    <w:rsid w:val="00753F98"/>
    <w:rsid w:val="00755807"/>
    <w:rsid w:val="00755D31"/>
    <w:rsid w:val="00756E43"/>
    <w:rsid w:val="007601D1"/>
    <w:rsid w:val="007647E8"/>
    <w:rsid w:val="00764C26"/>
    <w:rsid w:val="007651D5"/>
    <w:rsid w:val="00766044"/>
    <w:rsid w:val="00767878"/>
    <w:rsid w:val="007706A0"/>
    <w:rsid w:val="00772055"/>
    <w:rsid w:val="00772D18"/>
    <w:rsid w:val="007734F5"/>
    <w:rsid w:val="00775347"/>
    <w:rsid w:val="00775427"/>
    <w:rsid w:val="00775865"/>
    <w:rsid w:val="00776003"/>
    <w:rsid w:val="00780B9A"/>
    <w:rsid w:val="00783046"/>
    <w:rsid w:val="00784972"/>
    <w:rsid w:val="007850EA"/>
    <w:rsid w:val="0078596D"/>
    <w:rsid w:val="00786660"/>
    <w:rsid w:val="0079186A"/>
    <w:rsid w:val="00792388"/>
    <w:rsid w:val="007929C5"/>
    <w:rsid w:val="00793F0C"/>
    <w:rsid w:val="007941B5"/>
    <w:rsid w:val="00796368"/>
    <w:rsid w:val="007969DD"/>
    <w:rsid w:val="007A0513"/>
    <w:rsid w:val="007A2563"/>
    <w:rsid w:val="007A3032"/>
    <w:rsid w:val="007A3DE0"/>
    <w:rsid w:val="007A746B"/>
    <w:rsid w:val="007B14DB"/>
    <w:rsid w:val="007B1AC9"/>
    <w:rsid w:val="007B3ECB"/>
    <w:rsid w:val="007B4DDE"/>
    <w:rsid w:val="007B7F79"/>
    <w:rsid w:val="007C224E"/>
    <w:rsid w:val="007C229B"/>
    <w:rsid w:val="007C2AD9"/>
    <w:rsid w:val="007C36A6"/>
    <w:rsid w:val="007C3A8E"/>
    <w:rsid w:val="007C4954"/>
    <w:rsid w:val="007C67E4"/>
    <w:rsid w:val="007D0D49"/>
    <w:rsid w:val="007D1F76"/>
    <w:rsid w:val="007D2768"/>
    <w:rsid w:val="007D2E12"/>
    <w:rsid w:val="007D439B"/>
    <w:rsid w:val="007D4A6F"/>
    <w:rsid w:val="007D4D31"/>
    <w:rsid w:val="007D5183"/>
    <w:rsid w:val="007D7155"/>
    <w:rsid w:val="007D76E3"/>
    <w:rsid w:val="007E091F"/>
    <w:rsid w:val="007E4376"/>
    <w:rsid w:val="007E6E95"/>
    <w:rsid w:val="007F2537"/>
    <w:rsid w:val="007F3C9B"/>
    <w:rsid w:val="007F41FA"/>
    <w:rsid w:val="008000A5"/>
    <w:rsid w:val="00801007"/>
    <w:rsid w:val="00802404"/>
    <w:rsid w:val="00804858"/>
    <w:rsid w:val="00806BAE"/>
    <w:rsid w:val="008112AB"/>
    <w:rsid w:val="0081170B"/>
    <w:rsid w:val="00811AED"/>
    <w:rsid w:val="0081521B"/>
    <w:rsid w:val="00815D8E"/>
    <w:rsid w:val="008164CF"/>
    <w:rsid w:val="0081687B"/>
    <w:rsid w:val="00817D8D"/>
    <w:rsid w:val="0082384E"/>
    <w:rsid w:val="00823F6A"/>
    <w:rsid w:val="008240AA"/>
    <w:rsid w:val="008248FA"/>
    <w:rsid w:val="00826600"/>
    <w:rsid w:val="0082685B"/>
    <w:rsid w:val="0082715A"/>
    <w:rsid w:val="00831630"/>
    <w:rsid w:val="00831718"/>
    <w:rsid w:val="008355BA"/>
    <w:rsid w:val="00835957"/>
    <w:rsid w:val="00837106"/>
    <w:rsid w:val="0083724C"/>
    <w:rsid w:val="0084092D"/>
    <w:rsid w:val="00841796"/>
    <w:rsid w:val="00844897"/>
    <w:rsid w:val="0084582D"/>
    <w:rsid w:val="00845C0F"/>
    <w:rsid w:val="00845DFD"/>
    <w:rsid w:val="00846DD4"/>
    <w:rsid w:val="00847211"/>
    <w:rsid w:val="00850544"/>
    <w:rsid w:val="00850A56"/>
    <w:rsid w:val="00850E23"/>
    <w:rsid w:val="008535D9"/>
    <w:rsid w:val="00854B4E"/>
    <w:rsid w:val="0085730F"/>
    <w:rsid w:val="008612EE"/>
    <w:rsid w:val="00864ECA"/>
    <w:rsid w:val="00864F0A"/>
    <w:rsid w:val="00866286"/>
    <w:rsid w:val="0086659A"/>
    <w:rsid w:val="00870583"/>
    <w:rsid w:val="008725F7"/>
    <w:rsid w:val="00872C02"/>
    <w:rsid w:val="008745CA"/>
    <w:rsid w:val="00874659"/>
    <w:rsid w:val="008747ED"/>
    <w:rsid w:val="008765B1"/>
    <w:rsid w:val="008770BC"/>
    <w:rsid w:val="008771F5"/>
    <w:rsid w:val="008809CF"/>
    <w:rsid w:val="0088118D"/>
    <w:rsid w:val="00881D1B"/>
    <w:rsid w:val="00882913"/>
    <w:rsid w:val="00885AF7"/>
    <w:rsid w:val="00886C84"/>
    <w:rsid w:val="008872D4"/>
    <w:rsid w:val="00890D70"/>
    <w:rsid w:val="0089146D"/>
    <w:rsid w:val="00891712"/>
    <w:rsid w:val="0089194F"/>
    <w:rsid w:val="0089346E"/>
    <w:rsid w:val="00896794"/>
    <w:rsid w:val="00896C40"/>
    <w:rsid w:val="00896D37"/>
    <w:rsid w:val="00897973"/>
    <w:rsid w:val="008A1CD5"/>
    <w:rsid w:val="008A332D"/>
    <w:rsid w:val="008A4171"/>
    <w:rsid w:val="008B09F3"/>
    <w:rsid w:val="008B2F93"/>
    <w:rsid w:val="008B3CEC"/>
    <w:rsid w:val="008B3EDF"/>
    <w:rsid w:val="008B7336"/>
    <w:rsid w:val="008C1A5F"/>
    <w:rsid w:val="008C7E4D"/>
    <w:rsid w:val="008D007E"/>
    <w:rsid w:val="008D190F"/>
    <w:rsid w:val="008D2FF5"/>
    <w:rsid w:val="008D37FB"/>
    <w:rsid w:val="008E47E3"/>
    <w:rsid w:val="008E4CAE"/>
    <w:rsid w:val="008E5E6F"/>
    <w:rsid w:val="008E711C"/>
    <w:rsid w:val="008E71D1"/>
    <w:rsid w:val="008F06D2"/>
    <w:rsid w:val="008F1AF1"/>
    <w:rsid w:val="008F1BB1"/>
    <w:rsid w:val="008F2CFF"/>
    <w:rsid w:val="008F5DEA"/>
    <w:rsid w:val="008F7F8E"/>
    <w:rsid w:val="00900E96"/>
    <w:rsid w:val="0090365A"/>
    <w:rsid w:val="009048BA"/>
    <w:rsid w:val="00904C2B"/>
    <w:rsid w:val="009078B6"/>
    <w:rsid w:val="00911114"/>
    <w:rsid w:val="00911344"/>
    <w:rsid w:val="00913C8A"/>
    <w:rsid w:val="00914DEA"/>
    <w:rsid w:val="009162C5"/>
    <w:rsid w:val="009167E1"/>
    <w:rsid w:val="00917054"/>
    <w:rsid w:val="0092059A"/>
    <w:rsid w:val="00920D08"/>
    <w:rsid w:val="00921DB7"/>
    <w:rsid w:val="00921DCD"/>
    <w:rsid w:val="00921E9F"/>
    <w:rsid w:val="00922F46"/>
    <w:rsid w:val="00923102"/>
    <w:rsid w:val="00925FBD"/>
    <w:rsid w:val="00931CCF"/>
    <w:rsid w:val="0093336B"/>
    <w:rsid w:val="0093350D"/>
    <w:rsid w:val="009340D8"/>
    <w:rsid w:val="009352E1"/>
    <w:rsid w:val="00936A3D"/>
    <w:rsid w:val="00940A53"/>
    <w:rsid w:val="00941E67"/>
    <w:rsid w:val="00942235"/>
    <w:rsid w:val="00945667"/>
    <w:rsid w:val="0095134E"/>
    <w:rsid w:val="00951D06"/>
    <w:rsid w:val="00952813"/>
    <w:rsid w:val="00956C3E"/>
    <w:rsid w:val="0095743C"/>
    <w:rsid w:val="00960096"/>
    <w:rsid w:val="00961230"/>
    <w:rsid w:val="00966D2B"/>
    <w:rsid w:val="009670E1"/>
    <w:rsid w:val="0097142D"/>
    <w:rsid w:val="009715FD"/>
    <w:rsid w:val="0097334F"/>
    <w:rsid w:val="009736CC"/>
    <w:rsid w:val="00974D3B"/>
    <w:rsid w:val="00976A1E"/>
    <w:rsid w:val="00976C19"/>
    <w:rsid w:val="00980644"/>
    <w:rsid w:val="00983877"/>
    <w:rsid w:val="00990D85"/>
    <w:rsid w:val="009965FC"/>
    <w:rsid w:val="00996FCA"/>
    <w:rsid w:val="009A0153"/>
    <w:rsid w:val="009A0216"/>
    <w:rsid w:val="009A4380"/>
    <w:rsid w:val="009A45EE"/>
    <w:rsid w:val="009A4959"/>
    <w:rsid w:val="009A511A"/>
    <w:rsid w:val="009A7138"/>
    <w:rsid w:val="009B4E03"/>
    <w:rsid w:val="009B4E0A"/>
    <w:rsid w:val="009B6580"/>
    <w:rsid w:val="009C15B9"/>
    <w:rsid w:val="009C3216"/>
    <w:rsid w:val="009C392B"/>
    <w:rsid w:val="009C4742"/>
    <w:rsid w:val="009C4B4D"/>
    <w:rsid w:val="009C527C"/>
    <w:rsid w:val="009C74E1"/>
    <w:rsid w:val="009C7992"/>
    <w:rsid w:val="009D2F08"/>
    <w:rsid w:val="009D30FA"/>
    <w:rsid w:val="009D4A21"/>
    <w:rsid w:val="009D7359"/>
    <w:rsid w:val="009D78D8"/>
    <w:rsid w:val="009D7960"/>
    <w:rsid w:val="009E091D"/>
    <w:rsid w:val="009E5304"/>
    <w:rsid w:val="009E54D3"/>
    <w:rsid w:val="009E6156"/>
    <w:rsid w:val="009F0F0C"/>
    <w:rsid w:val="009F1EA8"/>
    <w:rsid w:val="009F5061"/>
    <w:rsid w:val="009F50AF"/>
    <w:rsid w:val="009F55E7"/>
    <w:rsid w:val="009F6267"/>
    <w:rsid w:val="009F701A"/>
    <w:rsid w:val="00A01201"/>
    <w:rsid w:val="00A03AFD"/>
    <w:rsid w:val="00A044A8"/>
    <w:rsid w:val="00A0546A"/>
    <w:rsid w:val="00A06933"/>
    <w:rsid w:val="00A06F8F"/>
    <w:rsid w:val="00A10F96"/>
    <w:rsid w:val="00A1269B"/>
    <w:rsid w:val="00A144B5"/>
    <w:rsid w:val="00A1599F"/>
    <w:rsid w:val="00A15F1C"/>
    <w:rsid w:val="00A215BF"/>
    <w:rsid w:val="00A2266A"/>
    <w:rsid w:val="00A2352F"/>
    <w:rsid w:val="00A276DB"/>
    <w:rsid w:val="00A27EFD"/>
    <w:rsid w:val="00A34BFB"/>
    <w:rsid w:val="00A40217"/>
    <w:rsid w:val="00A41B10"/>
    <w:rsid w:val="00A42043"/>
    <w:rsid w:val="00A4493E"/>
    <w:rsid w:val="00A4569B"/>
    <w:rsid w:val="00A51C80"/>
    <w:rsid w:val="00A51FD3"/>
    <w:rsid w:val="00A52044"/>
    <w:rsid w:val="00A5257B"/>
    <w:rsid w:val="00A538AF"/>
    <w:rsid w:val="00A559C8"/>
    <w:rsid w:val="00A56C73"/>
    <w:rsid w:val="00A56F02"/>
    <w:rsid w:val="00A60296"/>
    <w:rsid w:val="00A60B10"/>
    <w:rsid w:val="00A60D81"/>
    <w:rsid w:val="00A61768"/>
    <w:rsid w:val="00A6217E"/>
    <w:rsid w:val="00A631CA"/>
    <w:rsid w:val="00A63577"/>
    <w:rsid w:val="00A64DF4"/>
    <w:rsid w:val="00A6588C"/>
    <w:rsid w:val="00A66386"/>
    <w:rsid w:val="00A66827"/>
    <w:rsid w:val="00A679A6"/>
    <w:rsid w:val="00A70C3E"/>
    <w:rsid w:val="00A70CFB"/>
    <w:rsid w:val="00A71372"/>
    <w:rsid w:val="00A71B8C"/>
    <w:rsid w:val="00A721BD"/>
    <w:rsid w:val="00A72896"/>
    <w:rsid w:val="00A73FDC"/>
    <w:rsid w:val="00A805C3"/>
    <w:rsid w:val="00A81706"/>
    <w:rsid w:val="00A83DA5"/>
    <w:rsid w:val="00A84CDE"/>
    <w:rsid w:val="00A90383"/>
    <w:rsid w:val="00A91BA3"/>
    <w:rsid w:val="00A9336A"/>
    <w:rsid w:val="00A9516C"/>
    <w:rsid w:val="00A96225"/>
    <w:rsid w:val="00A9689C"/>
    <w:rsid w:val="00A97962"/>
    <w:rsid w:val="00A97C0D"/>
    <w:rsid w:val="00AA075A"/>
    <w:rsid w:val="00AA32B7"/>
    <w:rsid w:val="00AA4711"/>
    <w:rsid w:val="00AA4B10"/>
    <w:rsid w:val="00AB1948"/>
    <w:rsid w:val="00AB1D51"/>
    <w:rsid w:val="00AB2901"/>
    <w:rsid w:val="00AB3732"/>
    <w:rsid w:val="00AB3BC8"/>
    <w:rsid w:val="00AB647F"/>
    <w:rsid w:val="00AC0FB4"/>
    <w:rsid w:val="00AC4CAC"/>
    <w:rsid w:val="00AC57C1"/>
    <w:rsid w:val="00AC62C0"/>
    <w:rsid w:val="00AC70FD"/>
    <w:rsid w:val="00AC7631"/>
    <w:rsid w:val="00AC7BE9"/>
    <w:rsid w:val="00AD0725"/>
    <w:rsid w:val="00AD0A78"/>
    <w:rsid w:val="00AD20CD"/>
    <w:rsid w:val="00AD3F10"/>
    <w:rsid w:val="00AD5406"/>
    <w:rsid w:val="00AD56DD"/>
    <w:rsid w:val="00AD6501"/>
    <w:rsid w:val="00AE1A3C"/>
    <w:rsid w:val="00AE325E"/>
    <w:rsid w:val="00AE4267"/>
    <w:rsid w:val="00AE6450"/>
    <w:rsid w:val="00AE6871"/>
    <w:rsid w:val="00AE701A"/>
    <w:rsid w:val="00AF0B4C"/>
    <w:rsid w:val="00AF40BF"/>
    <w:rsid w:val="00AF633E"/>
    <w:rsid w:val="00AF6842"/>
    <w:rsid w:val="00AF6F42"/>
    <w:rsid w:val="00AF744A"/>
    <w:rsid w:val="00B00C28"/>
    <w:rsid w:val="00B01736"/>
    <w:rsid w:val="00B0406A"/>
    <w:rsid w:val="00B043CA"/>
    <w:rsid w:val="00B05FD0"/>
    <w:rsid w:val="00B0652B"/>
    <w:rsid w:val="00B07261"/>
    <w:rsid w:val="00B106A8"/>
    <w:rsid w:val="00B1140C"/>
    <w:rsid w:val="00B120A4"/>
    <w:rsid w:val="00B15F3C"/>
    <w:rsid w:val="00B16565"/>
    <w:rsid w:val="00B173F8"/>
    <w:rsid w:val="00B20038"/>
    <w:rsid w:val="00B2050F"/>
    <w:rsid w:val="00B20708"/>
    <w:rsid w:val="00B234C8"/>
    <w:rsid w:val="00B244FD"/>
    <w:rsid w:val="00B2546C"/>
    <w:rsid w:val="00B27670"/>
    <w:rsid w:val="00B27FB4"/>
    <w:rsid w:val="00B3376E"/>
    <w:rsid w:val="00B352BD"/>
    <w:rsid w:val="00B3654D"/>
    <w:rsid w:val="00B36695"/>
    <w:rsid w:val="00B369A5"/>
    <w:rsid w:val="00B40D13"/>
    <w:rsid w:val="00B418B9"/>
    <w:rsid w:val="00B41A74"/>
    <w:rsid w:val="00B41B10"/>
    <w:rsid w:val="00B427FE"/>
    <w:rsid w:val="00B44CDD"/>
    <w:rsid w:val="00B44EA9"/>
    <w:rsid w:val="00B46C46"/>
    <w:rsid w:val="00B47798"/>
    <w:rsid w:val="00B47EB2"/>
    <w:rsid w:val="00B50078"/>
    <w:rsid w:val="00B51165"/>
    <w:rsid w:val="00B51BE2"/>
    <w:rsid w:val="00B54113"/>
    <w:rsid w:val="00B55AFC"/>
    <w:rsid w:val="00B55C1A"/>
    <w:rsid w:val="00B61DC8"/>
    <w:rsid w:val="00B644A7"/>
    <w:rsid w:val="00B66AD5"/>
    <w:rsid w:val="00B736DF"/>
    <w:rsid w:val="00B738D6"/>
    <w:rsid w:val="00B739E5"/>
    <w:rsid w:val="00B7649D"/>
    <w:rsid w:val="00B7666B"/>
    <w:rsid w:val="00B77449"/>
    <w:rsid w:val="00B807FE"/>
    <w:rsid w:val="00B80B01"/>
    <w:rsid w:val="00B812A8"/>
    <w:rsid w:val="00B815CF"/>
    <w:rsid w:val="00B82E19"/>
    <w:rsid w:val="00B8329B"/>
    <w:rsid w:val="00B8566C"/>
    <w:rsid w:val="00B9153D"/>
    <w:rsid w:val="00B93D3B"/>
    <w:rsid w:val="00B94BC2"/>
    <w:rsid w:val="00B95D58"/>
    <w:rsid w:val="00B96503"/>
    <w:rsid w:val="00B9782C"/>
    <w:rsid w:val="00BA058A"/>
    <w:rsid w:val="00BA0931"/>
    <w:rsid w:val="00BA13D5"/>
    <w:rsid w:val="00BA2A30"/>
    <w:rsid w:val="00BB1032"/>
    <w:rsid w:val="00BB5F8E"/>
    <w:rsid w:val="00BB6060"/>
    <w:rsid w:val="00BB63FE"/>
    <w:rsid w:val="00BB6B2D"/>
    <w:rsid w:val="00BC01FC"/>
    <w:rsid w:val="00BC077C"/>
    <w:rsid w:val="00BC2A4F"/>
    <w:rsid w:val="00BC40F3"/>
    <w:rsid w:val="00BC4D87"/>
    <w:rsid w:val="00BC673C"/>
    <w:rsid w:val="00BC6926"/>
    <w:rsid w:val="00BC6F51"/>
    <w:rsid w:val="00BD5649"/>
    <w:rsid w:val="00BE0132"/>
    <w:rsid w:val="00BE15DE"/>
    <w:rsid w:val="00BE4B04"/>
    <w:rsid w:val="00BE5DA0"/>
    <w:rsid w:val="00BF2314"/>
    <w:rsid w:val="00BF2CB2"/>
    <w:rsid w:val="00BF2D08"/>
    <w:rsid w:val="00BF4808"/>
    <w:rsid w:val="00BF6569"/>
    <w:rsid w:val="00C0061D"/>
    <w:rsid w:val="00C00733"/>
    <w:rsid w:val="00C018FE"/>
    <w:rsid w:val="00C02497"/>
    <w:rsid w:val="00C04B2C"/>
    <w:rsid w:val="00C05C9D"/>
    <w:rsid w:val="00C06BB0"/>
    <w:rsid w:val="00C06FAA"/>
    <w:rsid w:val="00C1280E"/>
    <w:rsid w:val="00C13F57"/>
    <w:rsid w:val="00C16BB0"/>
    <w:rsid w:val="00C16C46"/>
    <w:rsid w:val="00C171B6"/>
    <w:rsid w:val="00C17576"/>
    <w:rsid w:val="00C1766A"/>
    <w:rsid w:val="00C21774"/>
    <w:rsid w:val="00C22FC9"/>
    <w:rsid w:val="00C2384D"/>
    <w:rsid w:val="00C23AB3"/>
    <w:rsid w:val="00C25677"/>
    <w:rsid w:val="00C25FE3"/>
    <w:rsid w:val="00C260D1"/>
    <w:rsid w:val="00C26863"/>
    <w:rsid w:val="00C27314"/>
    <w:rsid w:val="00C317FE"/>
    <w:rsid w:val="00C32B74"/>
    <w:rsid w:val="00C3515F"/>
    <w:rsid w:val="00C37CE8"/>
    <w:rsid w:val="00C430C2"/>
    <w:rsid w:val="00C44B0E"/>
    <w:rsid w:val="00C44CA9"/>
    <w:rsid w:val="00C46A3E"/>
    <w:rsid w:val="00C47236"/>
    <w:rsid w:val="00C50F8B"/>
    <w:rsid w:val="00C51573"/>
    <w:rsid w:val="00C519C5"/>
    <w:rsid w:val="00C51F0F"/>
    <w:rsid w:val="00C5264D"/>
    <w:rsid w:val="00C55603"/>
    <w:rsid w:val="00C5574C"/>
    <w:rsid w:val="00C561C4"/>
    <w:rsid w:val="00C57653"/>
    <w:rsid w:val="00C60272"/>
    <w:rsid w:val="00C60384"/>
    <w:rsid w:val="00C65158"/>
    <w:rsid w:val="00C65F86"/>
    <w:rsid w:val="00C71BB8"/>
    <w:rsid w:val="00C72309"/>
    <w:rsid w:val="00C74AE8"/>
    <w:rsid w:val="00C74D91"/>
    <w:rsid w:val="00C75F03"/>
    <w:rsid w:val="00C76312"/>
    <w:rsid w:val="00C76C65"/>
    <w:rsid w:val="00C8188A"/>
    <w:rsid w:val="00C81B4E"/>
    <w:rsid w:val="00C844C1"/>
    <w:rsid w:val="00C87E7C"/>
    <w:rsid w:val="00C903A0"/>
    <w:rsid w:val="00C90F4C"/>
    <w:rsid w:val="00C92362"/>
    <w:rsid w:val="00C93830"/>
    <w:rsid w:val="00C93D7E"/>
    <w:rsid w:val="00C94909"/>
    <w:rsid w:val="00C94C23"/>
    <w:rsid w:val="00C94F27"/>
    <w:rsid w:val="00C967D8"/>
    <w:rsid w:val="00C96C6E"/>
    <w:rsid w:val="00C9746A"/>
    <w:rsid w:val="00C97784"/>
    <w:rsid w:val="00CA38D9"/>
    <w:rsid w:val="00CB085C"/>
    <w:rsid w:val="00CB1A69"/>
    <w:rsid w:val="00CB33E3"/>
    <w:rsid w:val="00CB3669"/>
    <w:rsid w:val="00CB40A0"/>
    <w:rsid w:val="00CC109A"/>
    <w:rsid w:val="00CC4BCE"/>
    <w:rsid w:val="00CC552C"/>
    <w:rsid w:val="00CC6C1E"/>
    <w:rsid w:val="00CD082F"/>
    <w:rsid w:val="00CD1C84"/>
    <w:rsid w:val="00CD4B4F"/>
    <w:rsid w:val="00CE10CE"/>
    <w:rsid w:val="00CE1D76"/>
    <w:rsid w:val="00CE2826"/>
    <w:rsid w:val="00CE4600"/>
    <w:rsid w:val="00CE4F89"/>
    <w:rsid w:val="00CE670F"/>
    <w:rsid w:val="00CE69AF"/>
    <w:rsid w:val="00CE79A6"/>
    <w:rsid w:val="00CF008F"/>
    <w:rsid w:val="00CF3768"/>
    <w:rsid w:val="00CF487B"/>
    <w:rsid w:val="00CF593B"/>
    <w:rsid w:val="00CF663A"/>
    <w:rsid w:val="00CF71BB"/>
    <w:rsid w:val="00CF747C"/>
    <w:rsid w:val="00D0000D"/>
    <w:rsid w:val="00D02FF2"/>
    <w:rsid w:val="00D035B0"/>
    <w:rsid w:val="00D039CC"/>
    <w:rsid w:val="00D03C7A"/>
    <w:rsid w:val="00D10616"/>
    <w:rsid w:val="00D11B55"/>
    <w:rsid w:val="00D123E8"/>
    <w:rsid w:val="00D12757"/>
    <w:rsid w:val="00D12B1A"/>
    <w:rsid w:val="00D17329"/>
    <w:rsid w:val="00D17AB8"/>
    <w:rsid w:val="00D17CFE"/>
    <w:rsid w:val="00D2110C"/>
    <w:rsid w:val="00D2122C"/>
    <w:rsid w:val="00D215CA"/>
    <w:rsid w:val="00D249F8"/>
    <w:rsid w:val="00D33A54"/>
    <w:rsid w:val="00D33F88"/>
    <w:rsid w:val="00D35165"/>
    <w:rsid w:val="00D35253"/>
    <w:rsid w:val="00D400B2"/>
    <w:rsid w:val="00D407B3"/>
    <w:rsid w:val="00D4164C"/>
    <w:rsid w:val="00D4398E"/>
    <w:rsid w:val="00D46ED5"/>
    <w:rsid w:val="00D46FC3"/>
    <w:rsid w:val="00D5120E"/>
    <w:rsid w:val="00D52BE6"/>
    <w:rsid w:val="00D53B86"/>
    <w:rsid w:val="00D55F5A"/>
    <w:rsid w:val="00D56F52"/>
    <w:rsid w:val="00D60659"/>
    <w:rsid w:val="00D60685"/>
    <w:rsid w:val="00D6268B"/>
    <w:rsid w:val="00D64595"/>
    <w:rsid w:val="00D647C3"/>
    <w:rsid w:val="00D64E8E"/>
    <w:rsid w:val="00D654C5"/>
    <w:rsid w:val="00D6626B"/>
    <w:rsid w:val="00D66326"/>
    <w:rsid w:val="00D67C83"/>
    <w:rsid w:val="00D7017D"/>
    <w:rsid w:val="00D70AE0"/>
    <w:rsid w:val="00D72B26"/>
    <w:rsid w:val="00D7335F"/>
    <w:rsid w:val="00D73DA8"/>
    <w:rsid w:val="00D75793"/>
    <w:rsid w:val="00D75E2C"/>
    <w:rsid w:val="00D76189"/>
    <w:rsid w:val="00D81B48"/>
    <w:rsid w:val="00D85C62"/>
    <w:rsid w:val="00D87861"/>
    <w:rsid w:val="00D90DD9"/>
    <w:rsid w:val="00D92053"/>
    <w:rsid w:val="00D92AC4"/>
    <w:rsid w:val="00D97F03"/>
    <w:rsid w:val="00DA01DF"/>
    <w:rsid w:val="00DA5434"/>
    <w:rsid w:val="00DA60BB"/>
    <w:rsid w:val="00DA6128"/>
    <w:rsid w:val="00DA727B"/>
    <w:rsid w:val="00DB0F6C"/>
    <w:rsid w:val="00DB2B2E"/>
    <w:rsid w:val="00DB35DD"/>
    <w:rsid w:val="00DB420B"/>
    <w:rsid w:val="00DB57F0"/>
    <w:rsid w:val="00DB5DD2"/>
    <w:rsid w:val="00DB63DF"/>
    <w:rsid w:val="00DB741A"/>
    <w:rsid w:val="00DC002C"/>
    <w:rsid w:val="00DC0588"/>
    <w:rsid w:val="00DC3340"/>
    <w:rsid w:val="00DC3EB3"/>
    <w:rsid w:val="00DC4990"/>
    <w:rsid w:val="00DC4C5E"/>
    <w:rsid w:val="00DC7396"/>
    <w:rsid w:val="00DC7CA3"/>
    <w:rsid w:val="00DD04C5"/>
    <w:rsid w:val="00DD0915"/>
    <w:rsid w:val="00DD1A0D"/>
    <w:rsid w:val="00DD2136"/>
    <w:rsid w:val="00DD365E"/>
    <w:rsid w:val="00DD4ABC"/>
    <w:rsid w:val="00DD7850"/>
    <w:rsid w:val="00DE0127"/>
    <w:rsid w:val="00DE0AA1"/>
    <w:rsid w:val="00DE0D55"/>
    <w:rsid w:val="00DE1A77"/>
    <w:rsid w:val="00DE1C17"/>
    <w:rsid w:val="00DE270B"/>
    <w:rsid w:val="00DE3CDC"/>
    <w:rsid w:val="00DE5089"/>
    <w:rsid w:val="00DE51D8"/>
    <w:rsid w:val="00DE6393"/>
    <w:rsid w:val="00DE7803"/>
    <w:rsid w:val="00DF0883"/>
    <w:rsid w:val="00DF1B90"/>
    <w:rsid w:val="00DF2607"/>
    <w:rsid w:val="00DF29FD"/>
    <w:rsid w:val="00DF47D3"/>
    <w:rsid w:val="00DF51A0"/>
    <w:rsid w:val="00DF5600"/>
    <w:rsid w:val="00DF5886"/>
    <w:rsid w:val="00DF6E71"/>
    <w:rsid w:val="00E007A1"/>
    <w:rsid w:val="00E0165A"/>
    <w:rsid w:val="00E020EC"/>
    <w:rsid w:val="00E03C16"/>
    <w:rsid w:val="00E0489E"/>
    <w:rsid w:val="00E05B23"/>
    <w:rsid w:val="00E07C53"/>
    <w:rsid w:val="00E12832"/>
    <w:rsid w:val="00E12B60"/>
    <w:rsid w:val="00E136A3"/>
    <w:rsid w:val="00E16540"/>
    <w:rsid w:val="00E17AC8"/>
    <w:rsid w:val="00E22954"/>
    <w:rsid w:val="00E22B01"/>
    <w:rsid w:val="00E23AF1"/>
    <w:rsid w:val="00E24C60"/>
    <w:rsid w:val="00E2739B"/>
    <w:rsid w:val="00E3082C"/>
    <w:rsid w:val="00E31CCD"/>
    <w:rsid w:val="00E32099"/>
    <w:rsid w:val="00E32B4C"/>
    <w:rsid w:val="00E35242"/>
    <w:rsid w:val="00E35CC1"/>
    <w:rsid w:val="00E3620A"/>
    <w:rsid w:val="00E40D89"/>
    <w:rsid w:val="00E43993"/>
    <w:rsid w:val="00E45E38"/>
    <w:rsid w:val="00E465B9"/>
    <w:rsid w:val="00E47534"/>
    <w:rsid w:val="00E5270B"/>
    <w:rsid w:val="00E537F1"/>
    <w:rsid w:val="00E54261"/>
    <w:rsid w:val="00E56535"/>
    <w:rsid w:val="00E5779B"/>
    <w:rsid w:val="00E608D7"/>
    <w:rsid w:val="00E6151A"/>
    <w:rsid w:val="00E62F76"/>
    <w:rsid w:val="00E635CB"/>
    <w:rsid w:val="00E6442D"/>
    <w:rsid w:val="00E66A87"/>
    <w:rsid w:val="00E701EC"/>
    <w:rsid w:val="00E70561"/>
    <w:rsid w:val="00E7460F"/>
    <w:rsid w:val="00E74881"/>
    <w:rsid w:val="00E80F7A"/>
    <w:rsid w:val="00E81501"/>
    <w:rsid w:val="00E841DE"/>
    <w:rsid w:val="00E84E0B"/>
    <w:rsid w:val="00E8551C"/>
    <w:rsid w:val="00E858F8"/>
    <w:rsid w:val="00E86663"/>
    <w:rsid w:val="00E86EC6"/>
    <w:rsid w:val="00E9002C"/>
    <w:rsid w:val="00E90D28"/>
    <w:rsid w:val="00E9154E"/>
    <w:rsid w:val="00E922BA"/>
    <w:rsid w:val="00E92412"/>
    <w:rsid w:val="00E9303F"/>
    <w:rsid w:val="00E95049"/>
    <w:rsid w:val="00EA089D"/>
    <w:rsid w:val="00EA1644"/>
    <w:rsid w:val="00EA2950"/>
    <w:rsid w:val="00EA4AEF"/>
    <w:rsid w:val="00EA5E0A"/>
    <w:rsid w:val="00EA756F"/>
    <w:rsid w:val="00EB0F4E"/>
    <w:rsid w:val="00EB21A8"/>
    <w:rsid w:val="00EB2878"/>
    <w:rsid w:val="00EB2AF3"/>
    <w:rsid w:val="00EB2D3A"/>
    <w:rsid w:val="00EB336F"/>
    <w:rsid w:val="00EB3B78"/>
    <w:rsid w:val="00EB4528"/>
    <w:rsid w:val="00EB59CE"/>
    <w:rsid w:val="00EB5A62"/>
    <w:rsid w:val="00EC393C"/>
    <w:rsid w:val="00ED182C"/>
    <w:rsid w:val="00ED220D"/>
    <w:rsid w:val="00ED39C1"/>
    <w:rsid w:val="00EE0C32"/>
    <w:rsid w:val="00EE4226"/>
    <w:rsid w:val="00EE7871"/>
    <w:rsid w:val="00EF00B8"/>
    <w:rsid w:val="00EF4B21"/>
    <w:rsid w:val="00EF5827"/>
    <w:rsid w:val="00EF7871"/>
    <w:rsid w:val="00F0037D"/>
    <w:rsid w:val="00F0086F"/>
    <w:rsid w:val="00F02A52"/>
    <w:rsid w:val="00F03B69"/>
    <w:rsid w:val="00F104AC"/>
    <w:rsid w:val="00F112D6"/>
    <w:rsid w:val="00F116A9"/>
    <w:rsid w:val="00F11ED9"/>
    <w:rsid w:val="00F12EEF"/>
    <w:rsid w:val="00F135DC"/>
    <w:rsid w:val="00F13B54"/>
    <w:rsid w:val="00F1649D"/>
    <w:rsid w:val="00F168DB"/>
    <w:rsid w:val="00F17F5B"/>
    <w:rsid w:val="00F215C5"/>
    <w:rsid w:val="00F234FA"/>
    <w:rsid w:val="00F24075"/>
    <w:rsid w:val="00F27946"/>
    <w:rsid w:val="00F323D8"/>
    <w:rsid w:val="00F32761"/>
    <w:rsid w:val="00F332F3"/>
    <w:rsid w:val="00F337E8"/>
    <w:rsid w:val="00F35883"/>
    <w:rsid w:val="00F35A19"/>
    <w:rsid w:val="00F35F73"/>
    <w:rsid w:val="00F3611C"/>
    <w:rsid w:val="00F3632F"/>
    <w:rsid w:val="00F40731"/>
    <w:rsid w:val="00F407D8"/>
    <w:rsid w:val="00F4209B"/>
    <w:rsid w:val="00F42C28"/>
    <w:rsid w:val="00F46433"/>
    <w:rsid w:val="00F471F6"/>
    <w:rsid w:val="00F475AB"/>
    <w:rsid w:val="00F478B7"/>
    <w:rsid w:val="00F50A68"/>
    <w:rsid w:val="00F517B5"/>
    <w:rsid w:val="00F5186F"/>
    <w:rsid w:val="00F52AC8"/>
    <w:rsid w:val="00F53ECC"/>
    <w:rsid w:val="00F54B18"/>
    <w:rsid w:val="00F55B01"/>
    <w:rsid w:val="00F56063"/>
    <w:rsid w:val="00F563B7"/>
    <w:rsid w:val="00F57925"/>
    <w:rsid w:val="00F57E3D"/>
    <w:rsid w:val="00F60959"/>
    <w:rsid w:val="00F60FC9"/>
    <w:rsid w:val="00F66028"/>
    <w:rsid w:val="00F66C80"/>
    <w:rsid w:val="00F67620"/>
    <w:rsid w:val="00F717B8"/>
    <w:rsid w:val="00F7369A"/>
    <w:rsid w:val="00F74D5D"/>
    <w:rsid w:val="00F76E50"/>
    <w:rsid w:val="00F77287"/>
    <w:rsid w:val="00F7742D"/>
    <w:rsid w:val="00F77A83"/>
    <w:rsid w:val="00F8166F"/>
    <w:rsid w:val="00F83288"/>
    <w:rsid w:val="00F857D4"/>
    <w:rsid w:val="00F8689B"/>
    <w:rsid w:val="00F87A65"/>
    <w:rsid w:val="00F9021E"/>
    <w:rsid w:val="00F907E2"/>
    <w:rsid w:val="00F924A3"/>
    <w:rsid w:val="00F92F33"/>
    <w:rsid w:val="00F949E7"/>
    <w:rsid w:val="00F949F0"/>
    <w:rsid w:val="00F94C74"/>
    <w:rsid w:val="00F94F4D"/>
    <w:rsid w:val="00F95894"/>
    <w:rsid w:val="00F95A59"/>
    <w:rsid w:val="00FA0B51"/>
    <w:rsid w:val="00FA0C48"/>
    <w:rsid w:val="00FA0EF2"/>
    <w:rsid w:val="00FA1DFE"/>
    <w:rsid w:val="00FA35CA"/>
    <w:rsid w:val="00FA447D"/>
    <w:rsid w:val="00FA51C1"/>
    <w:rsid w:val="00FA5CF5"/>
    <w:rsid w:val="00FA6002"/>
    <w:rsid w:val="00FB12AE"/>
    <w:rsid w:val="00FB3EF2"/>
    <w:rsid w:val="00FB40B4"/>
    <w:rsid w:val="00FB4835"/>
    <w:rsid w:val="00FB4EAB"/>
    <w:rsid w:val="00FB6069"/>
    <w:rsid w:val="00FC4948"/>
    <w:rsid w:val="00FC4F18"/>
    <w:rsid w:val="00FC6657"/>
    <w:rsid w:val="00FC6821"/>
    <w:rsid w:val="00FD07AE"/>
    <w:rsid w:val="00FD2724"/>
    <w:rsid w:val="00FD5135"/>
    <w:rsid w:val="00FD5B23"/>
    <w:rsid w:val="00FD6D55"/>
    <w:rsid w:val="00FD732B"/>
    <w:rsid w:val="00FE1A57"/>
    <w:rsid w:val="00FE2A20"/>
    <w:rsid w:val="00FE6EC1"/>
    <w:rsid w:val="00FE7DF0"/>
    <w:rsid w:val="00FF0E05"/>
    <w:rsid w:val="00FF372D"/>
    <w:rsid w:val="00FF3BED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4CCA76"/>
  <w15:docId w15:val="{C2721CEC-5D73-4C47-BC19-5E49A9AD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8C9"/>
    <w:rPr>
      <w:sz w:val="24"/>
      <w:szCs w:val="28"/>
    </w:rPr>
  </w:style>
  <w:style w:type="paragraph" w:styleId="1">
    <w:name w:val="heading 1"/>
    <w:basedOn w:val="a"/>
    <w:link w:val="10"/>
    <w:uiPriority w:val="9"/>
    <w:qFormat/>
    <w:rsid w:val="00273FA7"/>
    <w:pPr>
      <w:spacing w:before="100" w:beforeAutospacing="1" w:after="100" w:afterAutospacing="1"/>
      <w:outlineLvl w:val="0"/>
    </w:pPr>
    <w:rPr>
      <w:rFonts w:ascii="Angsana New" w:hAnsi="Angsana New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3FA7"/>
    <w:pPr>
      <w:spacing w:before="100" w:beforeAutospacing="1" w:after="100" w:afterAutospacing="1"/>
      <w:outlineLvl w:val="1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9456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273FA7"/>
    <w:rPr>
      <w:rFonts w:ascii="Angsana New" w:hAnsi="Angsana New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273FA7"/>
    <w:rPr>
      <w:rFonts w:ascii="Angsana New" w:hAnsi="Angsana New"/>
      <w:b/>
      <w:bCs/>
      <w:sz w:val="36"/>
      <w:szCs w:val="36"/>
    </w:rPr>
  </w:style>
  <w:style w:type="paragraph" w:styleId="a9">
    <w:name w:val="List Paragraph"/>
    <w:basedOn w:val="a"/>
    <w:uiPriority w:val="34"/>
    <w:qFormat/>
    <w:rsid w:val="00DA01DF"/>
    <w:pPr>
      <w:ind w:left="720"/>
      <w:contextualSpacing/>
    </w:pPr>
  </w:style>
  <w:style w:type="paragraph" w:styleId="3">
    <w:name w:val="Body Text 3"/>
    <w:basedOn w:val="a"/>
    <w:link w:val="30"/>
    <w:rsid w:val="00F717B8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F717B8"/>
    <w:rPr>
      <w:rFonts w:ascii="EucrosiaUPC" w:eastAsia="Cordia New" w:hAnsi="EucrosiaUPC" w:cs="Eucros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ce%20DDC%2081\Desktop\&#3605;&#3629;&#3610;&#3586;&#3657;&#3629;&#3627;&#3634;&#3619;&#3639;&#362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798C-62A0-4DA1-B623-895A79E1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ตอบข้อหารือ</Template>
  <TotalTime>73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 DDC 81</dc:creator>
  <cp:lastModifiedBy>User</cp:lastModifiedBy>
  <cp:revision>30</cp:revision>
  <cp:lastPrinted>2024-10-12T03:43:00Z</cp:lastPrinted>
  <dcterms:created xsi:type="dcterms:W3CDTF">2024-11-10T08:07:00Z</dcterms:created>
  <dcterms:modified xsi:type="dcterms:W3CDTF">2024-12-11T02:17:00Z</dcterms:modified>
</cp:coreProperties>
</file>